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0B9789" w14:textId="77777777" w:rsidR="009B0E0D" w:rsidRPr="00C414F1" w:rsidRDefault="009B0E0D" w:rsidP="0014615B">
      <w:pPr>
        <w:pStyle w:val="Heading1"/>
        <w:spacing w:before="0"/>
        <w:rPr>
          <w:rFonts w:ascii="Helvetica" w:hAnsi="Helvetica" w:cs="Helvetica"/>
        </w:rPr>
      </w:pPr>
      <w:r w:rsidRPr="00C414F1">
        <w:rPr>
          <w:rFonts w:ascii="Helvetica" w:hAnsi="Helvetica" w:cs="Helvetica"/>
        </w:rPr>
        <w:t>Unit 1</w:t>
      </w:r>
    </w:p>
    <w:p w14:paraId="6BC119D7" w14:textId="77777777" w:rsidR="009B0E0D" w:rsidRPr="00C414F1" w:rsidRDefault="009B0E0D" w:rsidP="009B0E0D">
      <w:r w:rsidRPr="00C414F1">
        <w:t>1</w:t>
      </w:r>
      <w:r w:rsidRPr="00C414F1">
        <w:tab/>
      </w:r>
    </w:p>
    <w:p w14:paraId="6A093A59" w14:textId="77777777" w:rsidR="00EF42E2" w:rsidRPr="00C414F1" w:rsidRDefault="009B0E0D" w:rsidP="009B0E0D">
      <w:r w:rsidRPr="00C414F1">
        <w:t>1 Bookman</w:t>
      </w:r>
      <w:r w:rsidRPr="00C414F1">
        <w:tab/>
        <w:t>2</w:t>
      </w:r>
      <w:r w:rsidR="00EF42E2" w:rsidRPr="00C414F1">
        <w:t xml:space="preserve"> Lizzie123</w:t>
      </w:r>
      <w:r w:rsidR="00EF42E2" w:rsidRPr="00C414F1">
        <w:tab/>
        <w:t xml:space="preserve">3 </w:t>
      </w:r>
      <w:proofErr w:type="spellStart"/>
      <w:r w:rsidR="00EF42E2" w:rsidRPr="00C414F1">
        <w:t>Funnygirl</w:t>
      </w:r>
      <w:proofErr w:type="spellEnd"/>
      <w:r w:rsidR="00EF42E2" w:rsidRPr="00C414F1">
        <w:tab/>
        <w:t>4 Marcus</w:t>
      </w:r>
    </w:p>
    <w:p w14:paraId="7F10623D" w14:textId="77777777" w:rsidR="009B0E0D" w:rsidRPr="00C414F1" w:rsidRDefault="009B0E0D" w:rsidP="009B0E0D">
      <w:r w:rsidRPr="00C414F1">
        <w:t xml:space="preserve">5 </w:t>
      </w:r>
      <w:proofErr w:type="spellStart"/>
      <w:r w:rsidRPr="00C414F1">
        <w:t>LlamJones</w:t>
      </w:r>
      <w:proofErr w:type="spellEnd"/>
      <w:r w:rsidRPr="00C414F1">
        <w:tab/>
        <w:t xml:space="preserve">6 </w:t>
      </w:r>
      <w:proofErr w:type="spellStart"/>
      <w:r w:rsidRPr="00C414F1">
        <w:t>PaulaM</w:t>
      </w:r>
      <w:proofErr w:type="spellEnd"/>
      <w:r w:rsidRPr="00C414F1">
        <w:tab/>
        <w:t>7 Jon2006 </w:t>
      </w:r>
    </w:p>
    <w:p w14:paraId="3295AC4E" w14:textId="77777777" w:rsidR="00416F49" w:rsidRDefault="00416F49" w:rsidP="009B0E0D"/>
    <w:p w14:paraId="330006C7" w14:textId="77777777" w:rsidR="009B0E0D" w:rsidRPr="00C414F1" w:rsidRDefault="009B0E0D" w:rsidP="009B0E0D">
      <w:r w:rsidRPr="00C414F1">
        <w:t>2</w:t>
      </w:r>
      <w:r w:rsidRPr="00C414F1">
        <w:tab/>
      </w:r>
    </w:p>
    <w:p w14:paraId="2310BCFD" w14:textId="77777777" w:rsidR="00EF42E2" w:rsidRPr="00C414F1" w:rsidRDefault="009B0E0D" w:rsidP="00416F49">
      <w:pPr>
        <w:tabs>
          <w:tab w:val="left" w:pos="1418"/>
          <w:tab w:val="left" w:pos="2694"/>
          <w:tab w:val="left" w:pos="3828"/>
        </w:tabs>
      </w:pPr>
      <w:r w:rsidRPr="00C414F1">
        <w:t>1 housework</w:t>
      </w:r>
      <w:r w:rsidRPr="00C414F1">
        <w:tab/>
        <w:t xml:space="preserve">2 </w:t>
      </w:r>
      <w:r w:rsidR="00D2100F">
        <w:t>soccer</w:t>
      </w:r>
      <w:r w:rsidRPr="00C414F1">
        <w:tab/>
        <w:t>3 home</w:t>
      </w:r>
      <w:r w:rsidRPr="00C414F1">
        <w:tab/>
      </w:r>
      <w:r w:rsidR="00416F49">
        <w:t>4 Sunday(s)</w:t>
      </w:r>
    </w:p>
    <w:p w14:paraId="542EEE55" w14:textId="77777777" w:rsidR="009B0E0D" w:rsidRPr="00C414F1" w:rsidRDefault="00416F49" w:rsidP="00416F49">
      <w:pPr>
        <w:tabs>
          <w:tab w:val="left" w:pos="1418"/>
          <w:tab w:val="left" w:pos="2694"/>
          <w:tab w:val="left" w:pos="3828"/>
        </w:tabs>
      </w:pPr>
      <w:r>
        <w:t>5 brain</w:t>
      </w:r>
      <w:r>
        <w:tab/>
      </w:r>
      <w:r w:rsidR="009B0E0D" w:rsidRPr="00C414F1">
        <w:t>6 piano</w:t>
      </w:r>
      <w:r w:rsidR="009B0E0D" w:rsidRPr="00C414F1">
        <w:tab/>
        <w:t xml:space="preserve">7 </w:t>
      </w:r>
      <w:r w:rsidR="00D2100F" w:rsidRPr="00C414F1">
        <w:t>cloth</w:t>
      </w:r>
      <w:r w:rsidR="00D2100F">
        <w:t>ing</w:t>
      </w:r>
      <w:r w:rsidR="009B0E0D" w:rsidRPr="00C414F1">
        <w:tab/>
        <w:t>8 collects</w:t>
      </w:r>
    </w:p>
    <w:p w14:paraId="277A041A" w14:textId="77777777" w:rsidR="00416F49" w:rsidRDefault="00416F49" w:rsidP="009B0E0D"/>
    <w:p w14:paraId="0EFC2F64" w14:textId="77777777" w:rsidR="009B0E0D" w:rsidRPr="00C414F1" w:rsidRDefault="009B0E0D" w:rsidP="009B0E0D">
      <w:r w:rsidRPr="00C414F1">
        <w:t>3</w:t>
      </w:r>
    </w:p>
    <w:p w14:paraId="7BB2CFEA" w14:textId="77777777" w:rsidR="00EF42E2" w:rsidRPr="00C414F1" w:rsidRDefault="009B0E0D" w:rsidP="00416F49">
      <w:pPr>
        <w:tabs>
          <w:tab w:val="left" w:pos="1418"/>
          <w:tab w:val="left" w:pos="2694"/>
          <w:tab w:val="left" w:pos="3828"/>
        </w:tabs>
      </w:pPr>
      <w:r w:rsidRPr="00C414F1">
        <w:t>1 relax</w:t>
      </w:r>
      <w:r w:rsidRPr="00C414F1">
        <w:tab/>
        <w:t>2 rarely</w:t>
      </w:r>
      <w:r w:rsidR="00EF42E2" w:rsidRPr="00C414F1">
        <w:tab/>
      </w:r>
      <w:r w:rsidRPr="00C414F1">
        <w:t>3 camera</w:t>
      </w:r>
      <w:r w:rsidRPr="00C414F1">
        <w:tab/>
        <w:t>4 likes</w:t>
      </w:r>
      <w:r w:rsidRPr="00C414F1">
        <w:tab/>
      </w:r>
    </w:p>
    <w:p w14:paraId="15DF33E1" w14:textId="77777777" w:rsidR="009B0E0D" w:rsidRPr="00C414F1" w:rsidRDefault="00416F49" w:rsidP="00416F49">
      <w:pPr>
        <w:tabs>
          <w:tab w:val="left" w:pos="1418"/>
          <w:tab w:val="left" w:pos="2694"/>
          <w:tab w:val="left" w:pos="3828"/>
        </w:tabs>
      </w:pPr>
      <w:r>
        <w:t>5 loves</w:t>
      </w:r>
      <w:r>
        <w:tab/>
      </w:r>
      <w:r w:rsidR="009B0E0D" w:rsidRPr="00C414F1">
        <w:t>6 enjoys</w:t>
      </w:r>
      <w:r w:rsidR="009B0E0D" w:rsidRPr="00C414F1">
        <w:tab/>
        <w:t>7 great </w:t>
      </w:r>
    </w:p>
    <w:p w14:paraId="2ED5F98F" w14:textId="77777777" w:rsidR="00416F49" w:rsidRDefault="00416F49" w:rsidP="009B0E0D"/>
    <w:p w14:paraId="61D3ACFA" w14:textId="77777777" w:rsidR="009B0E0D" w:rsidRPr="00C414F1" w:rsidRDefault="009B0E0D" w:rsidP="009B0E0D">
      <w:r w:rsidRPr="00C414F1">
        <w:t>4</w:t>
      </w:r>
    </w:p>
    <w:p w14:paraId="109FDE58" w14:textId="77777777" w:rsidR="009B0E0D" w:rsidRPr="00C414F1" w:rsidRDefault="009B0E0D" w:rsidP="00416F49">
      <w:pPr>
        <w:tabs>
          <w:tab w:val="clear" w:pos="284"/>
          <w:tab w:val="left" w:pos="567"/>
          <w:tab w:val="left" w:pos="1134"/>
          <w:tab w:val="left" w:pos="1701"/>
          <w:tab w:val="left" w:pos="2268"/>
          <w:tab w:val="left" w:pos="2835"/>
          <w:tab w:val="left" w:pos="3402"/>
          <w:tab w:val="left" w:pos="3969"/>
          <w:tab w:val="left" w:pos="4536"/>
        </w:tabs>
      </w:pPr>
      <w:r w:rsidRPr="00C414F1">
        <w:t>1 B</w:t>
      </w:r>
      <w:r w:rsidRPr="00C414F1">
        <w:tab/>
        <w:t>2 A</w:t>
      </w:r>
      <w:r w:rsidRPr="00C414F1">
        <w:tab/>
        <w:t>3 A</w:t>
      </w:r>
      <w:r w:rsidRPr="00C414F1">
        <w:tab/>
        <w:t>4 B</w:t>
      </w:r>
      <w:r w:rsidR="0017587B" w:rsidRPr="00C414F1">
        <w:tab/>
        <w:t>5 B</w:t>
      </w:r>
      <w:r w:rsidR="0017587B" w:rsidRPr="00C414F1">
        <w:tab/>
        <w:t>6 A</w:t>
      </w:r>
      <w:r w:rsidR="0017587B" w:rsidRPr="00C414F1">
        <w:tab/>
        <w:t xml:space="preserve">7 B </w:t>
      </w:r>
      <w:r w:rsidR="0017587B" w:rsidRPr="00C414F1">
        <w:tab/>
      </w:r>
      <w:r w:rsidRPr="00C414F1">
        <w:t>8 A</w:t>
      </w:r>
    </w:p>
    <w:p w14:paraId="6021A28B" w14:textId="77777777" w:rsidR="00416F49" w:rsidRDefault="00416F49" w:rsidP="009B0E0D"/>
    <w:p w14:paraId="0565A0C4" w14:textId="77777777" w:rsidR="009B0E0D" w:rsidRPr="00C414F1" w:rsidRDefault="009B0E0D" w:rsidP="009B0E0D">
      <w:r w:rsidRPr="00C414F1">
        <w:t>6</w:t>
      </w:r>
    </w:p>
    <w:p w14:paraId="26D532C1" w14:textId="77777777" w:rsidR="00EF42E2" w:rsidRPr="00C414F1" w:rsidRDefault="009B0E0D" w:rsidP="00416F49">
      <w:pPr>
        <w:tabs>
          <w:tab w:val="left" w:pos="1418"/>
          <w:tab w:val="left" w:pos="2694"/>
          <w:tab w:val="left" w:pos="3828"/>
        </w:tabs>
      </w:pPr>
      <w:r w:rsidRPr="00C414F1">
        <w:t>1 hobbies</w:t>
      </w:r>
      <w:r w:rsidRPr="00C414F1">
        <w:tab/>
        <w:t>2 instrument</w:t>
      </w:r>
      <w:r w:rsidRPr="00C414F1">
        <w:tab/>
        <w:t>3 Cool</w:t>
      </w:r>
      <w:r w:rsidRPr="00C414F1">
        <w:tab/>
        <w:t>4 going</w:t>
      </w:r>
      <w:r w:rsidRPr="00C414F1">
        <w:tab/>
      </w:r>
    </w:p>
    <w:p w14:paraId="5C08EEC1" w14:textId="77777777" w:rsidR="009B0E0D" w:rsidRPr="00C414F1" w:rsidRDefault="00416F49" w:rsidP="00416F49">
      <w:pPr>
        <w:tabs>
          <w:tab w:val="left" w:pos="1418"/>
          <w:tab w:val="left" w:pos="2694"/>
          <w:tab w:val="left" w:pos="3828"/>
        </w:tabs>
      </w:pPr>
      <w:r>
        <w:t>5 often</w:t>
      </w:r>
      <w:r>
        <w:tab/>
      </w:r>
      <w:r w:rsidR="009B0E0D" w:rsidRPr="00C414F1">
        <w:t>6 every day</w:t>
      </w:r>
    </w:p>
    <w:p w14:paraId="5DBC3761" w14:textId="77777777" w:rsidR="009B0E0D" w:rsidRPr="00C414F1" w:rsidRDefault="009B0E0D" w:rsidP="009B0E0D"/>
    <w:p w14:paraId="18A57934" w14:textId="77777777" w:rsidR="009B0E0D" w:rsidRPr="00C414F1" w:rsidRDefault="009B0E0D" w:rsidP="001B4A7E">
      <w:pPr>
        <w:pStyle w:val="Heading1"/>
        <w:rPr>
          <w:rFonts w:ascii="Helvetica" w:hAnsi="Helvetica" w:cs="Helvetica"/>
        </w:rPr>
      </w:pPr>
      <w:r w:rsidRPr="00C414F1">
        <w:rPr>
          <w:rFonts w:ascii="Helvetica" w:hAnsi="Helvetica" w:cs="Helvetica"/>
        </w:rPr>
        <w:t>Unit 2</w:t>
      </w:r>
    </w:p>
    <w:p w14:paraId="1F278820" w14:textId="77777777" w:rsidR="009B0E0D" w:rsidRPr="00C414F1" w:rsidRDefault="009B0E0D" w:rsidP="009B0E0D">
      <w:r w:rsidRPr="00C414F1">
        <w:t>1 </w:t>
      </w:r>
    </w:p>
    <w:p w14:paraId="4A9DEAFF" w14:textId="77777777" w:rsidR="001B4A7E" w:rsidRPr="00C414F1" w:rsidRDefault="009B0E0D" w:rsidP="009B0E0D">
      <w:r w:rsidRPr="00C414F1">
        <w:t>1 Emma</w:t>
      </w:r>
      <w:r w:rsidRPr="00C414F1">
        <w:tab/>
        <w:t>2 Peter</w:t>
      </w:r>
      <w:r w:rsidRPr="00C414F1">
        <w:tab/>
      </w:r>
      <w:r w:rsidRPr="00C414F1">
        <w:tab/>
        <w:t>3 Lisa</w:t>
      </w:r>
      <w:r w:rsidRPr="00C414F1">
        <w:tab/>
      </w:r>
      <w:r w:rsidRPr="00C414F1">
        <w:tab/>
        <w:t>4 Kate</w:t>
      </w:r>
      <w:r w:rsidRPr="00C414F1">
        <w:tab/>
      </w:r>
    </w:p>
    <w:p w14:paraId="274D1B65" w14:textId="77777777" w:rsidR="009B0E0D" w:rsidRPr="00C414F1" w:rsidRDefault="009B0E0D" w:rsidP="009B0E0D">
      <w:r w:rsidRPr="00C414F1">
        <w:t xml:space="preserve">5 Tom </w:t>
      </w:r>
      <w:r w:rsidRPr="00C414F1">
        <w:tab/>
      </w:r>
      <w:r w:rsidRPr="00C414F1">
        <w:tab/>
        <w:t>6 Kate</w:t>
      </w:r>
      <w:r w:rsidRPr="00C414F1">
        <w:tab/>
      </w:r>
      <w:r w:rsidR="00EF42E2" w:rsidRPr="00C414F1">
        <w:tab/>
      </w:r>
      <w:r w:rsidRPr="00C414F1">
        <w:t>7 Lisa</w:t>
      </w:r>
    </w:p>
    <w:p w14:paraId="5420B49A" w14:textId="77777777" w:rsidR="00416F49" w:rsidRDefault="00416F49" w:rsidP="009B0E0D"/>
    <w:p w14:paraId="05BD59A8" w14:textId="77777777" w:rsidR="009B0E0D" w:rsidRPr="00C414F1" w:rsidRDefault="009B0E0D" w:rsidP="009B0E0D">
      <w:r w:rsidRPr="00C414F1">
        <w:t>2</w:t>
      </w:r>
    </w:p>
    <w:p w14:paraId="4C25301D" w14:textId="77777777" w:rsidR="009B0E0D" w:rsidRPr="00C414F1" w:rsidRDefault="00D2100F" w:rsidP="009B0E0D">
      <w:r>
        <w:t>Check</w:t>
      </w:r>
      <w:r w:rsidR="00773642">
        <w:t>mark</w:t>
      </w:r>
      <w:r>
        <w:t>s</w:t>
      </w:r>
      <w:r w:rsidR="009B0E0D" w:rsidRPr="00C414F1">
        <w:t>: 1, 3, 4, 5, 6, 8, 10, 12  </w:t>
      </w:r>
    </w:p>
    <w:p w14:paraId="49B39736" w14:textId="77777777" w:rsidR="00416F49" w:rsidRDefault="00416F49" w:rsidP="009B0E0D"/>
    <w:p w14:paraId="09BCC1D2" w14:textId="77777777" w:rsidR="009B0E0D" w:rsidRPr="00C414F1" w:rsidRDefault="009B0E0D" w:rsidP="009B0E0D">
      <w:r w:rsidRPr="00C414F1">
        <w:t>3</w:t>
      </w:r>
    </w:p>
    <w:p w14:paraId="2964488B" w14:textId="77777777" w:rsidR="009B0E0D" w:rsidRPr="00C414F1" w:rsidRDefault="009B0E0D" w:rsidP="00416F49">
      <w:pPr>
        <w:tabs>
          <w:tab w:val="clear" w:pos="284"/>
          <w:tab w:val="left" w:pos="567"/>
          <w:tab w:val="left" w:pos="1134"/>
          <w:tab w:val="left" w:pos="1701"/>
          <w:tab w:val="left" w:pos="2268"/>
          <w:tab w:val="left" w:pos="2835"/>
          <w:tab w:val="left" w:pos="3402"/>
          <w:tab w:val="left" w:pos="3969"/>
          <w:tab w:val="left" w:pos="4536"/>
        </w:tabs>
      </w:pPr>
      <w:r w:rsidRPr="00C414F1">
        <w:t>1 B</w:t>
      </w:r>
      <w:r w:rsidRPr="00C414F1">
        <w:tab/>
        <w:t>2 A</w:t>
      </w:r>
      <w:r w:rsidRPr="00C414F1">
        <w:tab/>
        <w:t>3 B</w:t>
      </w:r>
      <w:r w:rsidRPr="00C414F1">
        <w:tab/>
        <w:t>4 A</w:t>
      </w:r>
      <w:r w:rsidRPr="00C414F1">
        <w:tab/>
        <w:t>5 B</w:t>
      </w:r>
      <w:r w:rsidRPr="00C414F1">
        <w:tab/>
        <w:t>6 A</w:t>
      </w:r>
      <w:r w:rsidRPr="00C414F1">
        <w:tab/>
        <w:t>7 B </w:t>
      </w:r>
    </w:p>
    <w:p w14:paraId="073FB944" w14:textId="77777777" w:rsidR="00416F49" w:rsidRDefault="00416F49" w:rsidP="009B0E0D"/>
    <w:p w14:paraId="32B32518" w14:textId="77777777" w:rsidR="009B0E0D" w:rsidRPr="00C414F1" w:rsidRDefault="009B0E0D" w:rsidP="009B0E0D">
      <w:r w:rsidRPr="00C414F1">
        <w:t>4</w:t>
      </w:r>
    </w:p>
    <w:p w14:paraId="1DA2D6D3" w14:textId="77777777" w:rsidR="00EF42E2" w:rsidRPr="00C414F1" w:rsidRDefault="009B0E0D" w:rsidP="00416F49">
      <w:pPr>
        <w:tabs>
          <w:tab w:val="left" w:pos="1701"/>
          <w:tab w:val="left" w:pos="3261"/>
        </w:tabs>
      </w:pPr>
      <w:r w:rsidRPr="00C414F1">
        <w:t>1 blue</w:t>
      </w:r>
      <w:r w:rsidRPr="00C414F1">
        <w:tab/>
      </w:r>
      <w:r w:rsidR="00EF42E2" w:rsidRPr="00C414F1">
        <w:t>2 doesn’t like</w:t>
      </w:r>
      <w:r w:rsidR="00EF42E2" w:rsidRPr="00C414F1">
        <w:tab/>
        <w:t xml:space="preserve">3 The Dream Boys </w:t>
      </w:r>
    </w:p>
    <w:p w14:paraId="0B180C9C" w14:textId="77777777" w:rsidR="00EF42E2" w:rsidRPr="00C414F1" w:rsidRDefault="009B0E0D" w:rsidP="00416F49">
      <w:pPr>
        <w:tabs>
          <w:tab w:val="left" w:pos="1701"/>
          <w:tab w:val="left" w:pos="3261"/>
        </w:tabs>
      </w:pPr>
      <w:r w:rsidRPr="00C414F1">
        <w:t>4 doesn’t know</w:t>
      </w:r>
      <w:r w:rsidRPr="00C414F1">
        <w:tab/>
        <w:t>5 likes</w:t>
      </w:r>
      <w:r w:rsidR="00EF42E2" w:rsidRPr="00C414F1">
        <w:tab/>
      </w:r>
      <w:r w:rsidRPr="00C414F1">
        <w:t>6 bright</w:t>
      </w:r>
      <w:r w:rsidRPr="00C414F1">
        <w:tab/>
      </w:r>
      <w:r w:rsidRPr="00C414F1">
        <w:tab/>
      </w:r>
    </w:p>
    <w:p w14:paraId="34A879BD" w14:textId="77777777" w:rsidR="009B0E0D" w:rsidRPr="00C414F1" w:rsidRDefault="009B0E0D" w:rsidP="00416F49">
      <w:pPr>
        <w:tabs>
          <w:tab w:val="left" w:pos="1701"/>
          <w:tab w:val="left" w:pos="3261"/>
        </w:tabs>
      </w:pPr>
      <w:r w:rsidRPr="00C414F1">
        <w:t>7 before</w:t>
      </w:r>
      <w:r w:rsidRPr="00C414F1">
        <w:tab/>
        <w:t>8 it is expensive</w:t>
      </w:r>
    </w:p>
    <w:p w14:paraId="3E5322EC" w14:textId="77777777" w:rsidR="00416F49" w:rsidRDefault="00416F49" w:rsidP="009B0E0D"/>
    <w:p w14:paraId="166F9AB8" w14:textId="77777777" w:rsidR="009B0E0D" w:rsidRPr="00C414F1" w:rsidRDefault="009B0E0D" w:rsidP="009B0E0D">
      <w:r w:rsidRPr="00C414F1">
        <w:t>6</w:t>
      </w:r>
    </w:p>
    <w:p w14:paraId="528F364C" w14:textId="77777777" w:rsidR="009B0E0D" w:rsidRPr="00C414F1" w:rsidRDefault="00EF42E2" w:rsidP="00416F49">
      <w:pPr>
        <w:tabs>
          <w:tab w:val="left" w:pos="851"/>
          <w:tab w:val="left" w:pos="1560"/>
          <w:tab w:val="left" w:pos="2268"/>
          <w:tab w:val="left" w:pos="3119"/>
        </w:tabs>
      </w:pPr>
      <w:r w:rsidRPr="00C414F1">
        <w:t>1 help</w:t>
      </w:r>
      <w:r w:rsidRPr="00C414F1">
        <w:tab/>
      </w:r>
      <w:r w:rsidR="009B0E0D" w:rsidRPr="00C414F1">
        <w:t>2 try</w:t>
      </w:r>
      <w:r w:rsidR="009B0E0D" w:rsidRPr="00C414F1">
        <w:tab/>
        <w:t>3 size</w:t>
      </w:r>
      <w:r w:rsidR="009B0E0D" w:rsidRPr="00C414F1">
        <w:tab/>
        <w:t>4 much</w:t>
      </w:r>
      <w:r w:rsidR="009B0E0D" w:rsidRPr="00C414F1">
        <w:tab/>
        <w:t>5 take </w:t>
      </w:r>
    </w:p>
    <w:p w14:paraId="5B22D6F4" w14:textId="77777777" w:rsidR="009B0E0D" w:rsidRPr="00C414F1" w:rsidRDefault="009B0E0D" w:rsidP="009B0E0D"/>
    <w:p w14:paraId="629D2435" w14:textId="77777777" w:rsidR="009B0E0D" w:rsidRPr="00C414F1" w:rsidRDefault="009B0E0D" w:rsidP="001B4A7E">
      <w:pPr>
        <w:pStyle w:val="Heading1"/>
        <w:rPr>
          <w:rFonts w:ascii="Helvetica" w:hAnsi="Helvetica" w:cs="Helvetica"/>
        </w:rPr>
      </w:pPr>
      <w:r w:rsidRPr="00C414F1">
        <w:rPr>
          <w:rFonts w:ascii="Helvetica" w:hAnsi="Helvetica" w:cs="Helvetica"/>
        </w:rPr>
        <w:t>Unit 3</w:t>
      </w:r>
    </w:p>
    <w:p w14:paraId="4182EFBA" w14:textId="77777777" w:rsidR="009B0E0D" w:rsidRPr="00C414F1" w:rsidRDefault="009B0E0D" w:rsidP="00416F49">
      <w:pPr>
        <w:tabs>
          <w:tab w:val="clear" w:pos="284"/>
          <w:tab w:val="left" w:pos="1134"/>
        </w:tabs>
      </w:pPr>
      <w:r w:rsidRPr="00C414F1">
        <w:t>1</w:t>
      </w:r>
    </w:p>
    <w:p w14:paraId="573390AE" w14:textId="77777777" w:rsidR="00EF42E2" w:rsidRPr="00C414F1" w:rsidRDefault="009B0E0D" w:rsidP="00416F49">
      <w:pPr>
        <w:tabs>
          <w:tab w:val="clear" w:pos="284"/>
          <w:tab w:val="left" w:pos="1134"/>
          <w:tab w:val="left" w:pos="3261"/>
        </w:tabs>
      </w:pPr>
      <w:r w:rsidRPr="00C414F1">
        <w:t>1 enjoy</w:t>
      </w:r>
      <w:r w:rsidRPr="00C414F1">
        <w:tab/>
        <w:t>2 too much sugar</w:t>
      </w:r>
      <w:r w:rsidRPr="00C414F1">
        <w:tab/>
        <w:t xml:space="preserve">3 </w:t>
      </w:r>
      <w:r w:rsidR="004332D8">
        <w:t>sick</w:t>
      </w:r>
    </w:p>
    <w:p w14:paraId="70424271" w14:textId="77777777" w:rsidR="00416F49" w:rsidRDefault="009B0E0D" w:rsidP="00416F49">
      <w:pPr>
        <w:tabs>
          <w:tab w:val="clear" w:pos="284"/>
          <w:tab w:val="left" w:pos="1134"/>
          <w:tab w:val="left" w:pos="3261"/>
        </w:tabs>
      </w:pPr>
      <w:r w:rsidRPr="00C414F1">
        <w:t>4 helps us to remember things</w:t>
      </w:r>
      <w:r w:rsidRPr="00C414F1">
        <w:tab/>
      </w:r>
      <w:r w:rsidR="00416F49">
        <w:t>5</w:t>
      </w:r>
      <w:r w:rsidRPr="00C414F1">
        <w:t xml:space="preserve"> boil</w:t>
      </w:r>
      <w:r w:rsidRPr="00C414F1">
        <w:tab/>
      </w:r>
    </w:p>
    <w:p w14:paraId="38FBE415" w14:textId="77777777" w:rsidR="009B0E0D" w:rsidRPr="00C414F1" w:rsidRDefault="009B0E0D" w:rsidP="00416F49">
      <w:pPr>
        <w:tabs>
          <w:tab w:val="clear" w:pos="284"/>
          <w:tab w:val="left" w:pos="1134"/>
          <w:tab w:val="left" w:pos="3261"/>
        </w:tabs>
      </w:pPr>
      <w:r w:rsidRPr="00C414F1">
        <w:t>6 good</w:t>
      </w:r>
      <w:r w:rsidRPr="00C414F1">
        <w:tab/>
        <w:t>7 oil</w:t>
      </w:r>
    </w:p>
    <w:p w14:paraId="3269DD5C" w14:textId="77777777" w:rsidR="00416F49" w:rsidRDefault="00416F49" w:rsidP="009B0E0D"/>
    <w:p w14:paraId="225DE332" w14:textId="77777777" w:rsidR="009B0E0D" w:rsidRPr="00C414F1" w:rsidRDefault="009B0E0D" w:rsidP="009B0E0D">
      <w:r w:rsidRPr="00C414F1">
        <w:t>2</w:t>
      </w:r>
    </w:p>
    <w:p w14:paraId="06E1C7AA" w14:textId="77777777" w:rsidR="009B0E0D" w:rsidRPr="00C414F1" w:rsidRDefault="009B0E0D" w:rsidP="00416F49">
      <w:pPr>
        <w:tabs>
          <w:tab w:val="clear" w:pos="284"/>
          <w:tab w:val="left" w:pos="567"/>
          <w:tab w:val="left" w:pos="1134"/>
          <w:tab w:val="left" w:pos="1701"/>
          <w:tab w:val="left" w:pos="2268"/>
          <w:tab w:val="left" w:pos="2835"/>
          <w:tab w:val="left" w:pos="3402"/>
          <w:tab w:val="left" w:pos="3969"/>
          <w:tab w:val="left" w:pos="4536"/>
        </w:tabs>
      </w:pPr>
      <w:r w:rsidRPr="00C414F1">
        <w:t>1 F</w:t>
      </w:r>
      <w:r w:rsidRPr="00C414F1">
        <w:tab/>
        <w:t>2 F</w:t>
      </w:r>
      <w:r w:rsidRPr="00C414F1">
        <w:tab/>
        <w:t>3 T</w:t>
      </w:r>
      <w:r w:rsidRPr="00C414F1">
        <w:tab/>
        <w:t>4 T</w:t>
      </w:r>
      <w:r w:rsidRPr="00C414F1">
        <w:tab/>
        <w:t>5 F</w:t>
      </w:r>
      <w:r w:rsidRPr="00C414F1">
        <w:tab/>
        <w:t>6 F</w:t>
      </w:r>
      <w:r w:rsidRPr="00C414F1">
        <w:tab/>
        <w:t>7 T</w:t>
      </w:r>
      <w:r w:rsidRPr="00C414F1">
        <w:tab/>
        <w:t>8 F </w:t>
      </w:r>
    </w:p>
    <w:p w14:paraId="1EB577B6" w14:textId="77777777" w:rsidR="00416F49" w:rsidRDefault="00416F49" w:rsidP="009B0E0D"/>
    <w:p w14:paraId="32BE4860" w14:textId="77777777" w:rsidR="00416F49" w:rsidRDefault="00416F49" w:rsidP="009B0E0D">
      <w:r>
        <w:t>3</w:t>
      </w:r>
    </w:p>
    <w:p w14:paraId="48EB5AC0" w14:textId="77777777" w:rsidR="001B4A7E" w:rsidRPr="00C414F1" w:rsidRDefault="00773642" w:rsidP="009B0E0D">
      <w:r>
        <w:t>Checkmark</w:t>
      </w:r>
      <w:r w:rsidRPr="00C414F1">
        <w:t>s</w:t>
      </w:r>
      <w:r w:rsidR="009B0E0D" w:rsidRPr="00C414F1">
        <w:t>: 1, 3, 4, 5, 6</w:t>
      </w:r>
    </w:p>
    <w:p w14:paraId="0805435B" w14:textId="77777777" w:rsidR="00416F49" w:rsidRDefault="00416F49" w:rsidP="009B0E0D"/>
    <w:p w14:paraId="4CF5B819" w14:textId="77777777" w:rsidR="009B0E0D" w:rsidRPr="00C414F1" w:rsidRDefault="009B0E0D" w:rsidP="009B0E0D">
      <w:r w:rsidRPr="00C414F1">
        <w:t>4</w:t>
      </w:r>
    </w:p>
    <w:p w14:paraId="09A48036" w14:textId="77777777" w:rsidR="00EF42E2" w:rsidRPr="00C414F1" w:rsidRDefault="009B0E0D" w:rsidP="00416F49">
      <w:pPr>
        <w:tabs>
          <w:tab w:val="left" w:pos="1134"/>
          <w:tab w:val="left" w:pos="2268"/>
          <w:tab w:val="left" w:pos="3544"/>
        </w:tabs>
      </w:pPr>
      <w:r w:rsidRPr="00C414F1">
        <w:t>1 dessert</w:t>
      </w:r>
      <w:r w:rsidRPr="00C414F1">
        <w:tab/>
        <w:t>2 orange</w:t>
      </w:r>
      <w:r w:rsidRPr="00C414F1">
        <w:tab/>
      </w:r>
      <w:r w:rsidR="00EF42E2" w:rsidRPr="00C414F1">
        <w:t>3 di</w:t>
      </w:r>
      <w:r w:rsidR="00416F49">
        <w:t>s</w:t>
      </w:r>
      <w:r w:rsidR="00EF42E2" w:rsidRPr="00C414F1">
        <w:t>gusting</w:t>
      </w:r>
      <w:r w:rsidR="00EF42E2" w:rsidRPr="00C414F1">
        <w:tab/>
        <w:t>4 chicken</w:t>
      </w:r>
    </w:p>
    <w:p w14:paraId="06D74507" w14:textId="77777777" w:rsidR="009B0E0D" w:rsidRPr="00C414F1" w:rsidRDefault="009B0E0D" w:rsidP="00416F49">
      <w:pPr>
        <w:tabs>
          <w:tab w:val="left" w:pos="1134"/>
          <w:tab w:val="left" w:pos="2268"/>
          <w:tab w:val="left" w:pos="3544"/>
        </w:tabs>
      </w:pPr>
      <w:r w:rsidRPr="00C414F1">
        <w:t>5 pasta</w:t>
      </w:r>
      <w:r w:rsidRPr="00C414F1">
        <w:tab/>
        <w:t xml:space="preserve">6 </w:t>
      </w:r>
      <w:r w:rsidR="00773642">
        <w:t>$5</w:t>
      </w:r>
      <w:r w:rsidRPr="00C414F1">
        <w:tab/>
        <w:t>7 salty</w:t>
      </w:r>
      <w:r w:rsidRPr="00C414F1">
        <w:tab/>
        <w:t>8 chocolate</w:t>
      </w:r>
    </w:p>
    <w:p w14:paraId="0B7FD3DF" w14:textId="77777777" w:rsidR="00416F49" w:rsidRDefault="00416F49" w:rsidP="009B0E0D"/>
    <w:p w14:paraId="41EFB993" w14:textId="77777777" w:rsidR="009B0E0D" w:rsidRPr="00C414F1" w:rsidRDefault="009B0E0D" w:rsidP="009B0E0D">
      <w:r w:rsidRPr="00C414F1">
        <w:t>6</w:t>
      </w:r>
    </w:p>
    <w:p w14:paraId="24AF12A6" w14:textId="77777777" w:rsidR="009B0E0D" w:rsidRPr="00C414F1" w:rsidRDefault="009B0E0D" w:rsidP="00430669">
      <w:pPr>
        <w:tabs>
          <w:tab w:val="left" w:pos="1134"/>
          <w:tab w:val="left" w:pos="2268"/>
          <w:tab w:val="left" w:pos="3544"/>
        </w:tabs>
      </w:pPr>
      <w:r w:rsidRPr="00C414F1">
        <w:t>1 I’d</w:t>
      </w:r>
      <w:r w:rsidRPr="00C414F1">
        <w:tab/>
      </w:r>
      <w:r w:rsidR="00430669">
        <w:t>2 menu</w:t>
      </w:r>
      <w:r w:rsidR="00430669">
        <w:tab/>
        <w:t>3 drink</w:t>
      </w:r>
      <w:r w:rsidR="00430669">
        <w:tab/>
        <w:t>4 mineral</w:t>
      </w:r>
      <w:r w:rsidR="00430669">
        <w:br/>
      </w:r>
      <w:r w:rsidRPr="00C414F1">
        <w:t>5 eat</w:t>
      </w:r>
      <w:r w:rsidRPr="00C414F1">
        <w:tab/>
      </w:r>
      <w:r w:rsidR="00430669">
        <w:t xml:space="preserve">6 mushroom        </w:t>
      </w:r>
      <w:r w:rsidRPr="00C414F1">
        <w:t>7 back</w:t>
      </w:r>
    </w:p>
    <w:p w14:paraId="6B6B2067" w14:textId="77777777" w:rsidR="009B0E0D" w:rsidRPr="00C414F1" w:rsidRDefault="009B0E0D" w:rsidP="009B0E0D"/>
    <w:p w14:paraId="07C6EECE" w14:textId="77777777" w:rsidR="009B0E0D" w:rsidRPr="00C414F1" w:rsidRDefault="009B0E0D" w:rsidP="001B4A7E">
      <w:pPr>
        <w:pStyle w:val="Heading1"/>
        <w:rPr>
          <w:rFonts w:ascii="Helvetica" w:hAnsi="Helvetica" w:cs="Helvetica"/>
        </w:rPr>
      </w:pPr>
      <w:r w:rsidRPr="00C414F1">
        <w:rPr>
          <w:rFonts w:ascii="Helvetica" w:hAnsi="Helvetica" w:cs="Helvetica"/>
        </w:rPr>
        <w:t>Unit 4</w:t>
      </w:r>
    </w:p>
    <w:p w14:paraId="75C41126" w14:textId="77777777" w:rsidR="009B0E0D" w:rsidRPr="00C414F1" w:rsidRDefault="009B0E0D" w:rsidP="009B0E0D">
      <w:r w:rsidRPr="00C414F1">
        <w:t>1</w:t>
      </w:r>
    </w:p>
    <w:p w14:paraId="7DD2E778" w14:textId="77777777" w:rsidR="00EF42E2" w:rsidRPr="00C414F1" w:rsidRDefault="009B0E0D" w:rsidP="009B0E0D">
      <w:r w:rsidRPr="00C414F1">
        <w:t xml:space="preserve">1 Robert </w:t>
      </w:r>
      <w:r w:rsidRPr="00C414F1">
        <w:tab/>
        <w:t>2 Linda</w:t>
      </w:r>
      <w:r w:rsidRPr="00C414F1">
        <w:tab/>
      </w:r>
      <w:r w:rsidR="00EF42E2" w:rsidRPr="00C414F1">
        <w:tab/>
      </w:r>
      <w:r w:rsidRPr="00C414F1">
        <w:t>3 Stef</w:t>
      </w:r>
      <w:r w:rsidRPr="00C414F1">
        <w:tab/>
      </w:r>
      <w:r w:rsidR="00EF42E2" w:rsidRPr="00C414F1">
        <w:tab/>
      </w:r>
      <w:r w:rsidRPr="00C414F1">
        <w:t>4 Mark</w:t>
      </w:r>
      <w:r w:rsidRPr="00C414F1">
        <w:tab/>
      </w:r>
    </w:p>
    <w:p w14:paraId="1F06F2C9" w14:textId="77777777" w:rsidR="009B0E0D" w:rsidRPr="00C414F1" w:rsidRDefault="009B0E0D" w:rsidP="009B0E0D">
      <w:r w:rsidRPr="00C414F1">
        <w:t>5 Suzanne</w:t>
      </w:r>
      <w:r w:rsidR="00EF42E2" w:rsidRPr="00C414F1">
        <w:t xml:space="preserve"> </w:t>
      </w:r>
      <w:r w:rsidR="00EF42E2" w:rsidRPr="00C414F1">
        <w:tab/>
      </w:r>
      <w:r w:rsidRPr="00C414F1">
        <w:t>6 Jo</w:t>
      </w:r>
      <w:r w:rsidRPr="00C414F1">
        <w:tab/>
      </w:r>
      <w:r w:rsidR="00EF42E2" w:rsidRPr="00C414F1">
        <w:tab/>
      </w:r>
      <w:r w:rsidRPr="00C414F1">
        <w:t>7 Robert’s</w:t>
      </w:r>
    </w:p>
    <w:p w14:paraId="689CDD29" w14:textId="77777777" w:rsidR="00430669" w:rsidRDefault="00430669" w:rsidP="009B0E0D"/>
    <w:p w14:paraId="64DD6D6C" w14:textId="77777777" w:rsidR="009B0E0D" w:rsidRPr="00C414F1" w:rsidRDefault="009B0E0D" w:rsidP="009B0E0D">
      <w:r w:rsidRPr="00C414F1">
        <w:t>2</w:t>
      </w:r>
    </w:p>
    <w:p w14:paraId="1DBBA7EC" w14:textId="77777777" w:rsidR="009B0E0D" w:rsidRPr="00C414F1" w:rsidRDefault="00EF42E2" w:rsidP="00416F49">
      <w:pPr>
        <w:tabs>
          <w:tab w:val="clear" w:pos="284"/>
          <w:tab w:val="left" w:pos="567"/>
          <w:tab w:val="left" w:pos="1134"/>
          <w:tab w:val="left" w:pos="1701"/>
          <w:tab w:val="left" w:pos="2268"/>
          <w:tab w:val="left" w:pos="2835"/>
          <w:tab w:val="left" w:pos="3402"/>
          <w:tab w:val="left" w:pos="3969"/>
          <w:tab w:val="left" w:pos="4536"/>
        </w:tabs>
      </w:pPr>
      <w:r w:rsidRPr="00C414F1">
        <w:t>1 A</w:t>
      </w:r>
      <w:r w:rsidRPr="00C414F1">
        <w:tab/>
        <w:t>2 B</w:t>
      </w:r>
      <w:r w:rsidRPr="00C414F1">
        <w:tab/>
        <w:t>3 A</w:t>
      </w:r>
      <w:r w:rsidRPr="00C414F1">
        <w:tab/>
        <w:t>4 B</w:t>
      </w:r>
      <w:r w:rsidRPr="00C414F1">
        <w:tab/>
        <w:t>5 B</w:t>
      </w:r>
      <w:r w:rsidRPr="00C414F1">
        <w:tab/>
        <w:t>6 A</w:t>
      </w:r>
      <w:r w:rsidRPr="00C414F1">
        <w:tab/>
        <w:t>7 A</w:t>
      </w:r>
      <w:r w:rsidRPr="00C414F1">
        <w:tab/>
      </w:r>
      <w:r w:rsidR="009B0E0D" w:rsidRPr="00C414F1">
        <w:t>8 B</w:t>
      </w:r>
    </w:p>
    <w:p w14:paraId="4325BA7D" w14:textId="77777777" w:rsidR="00430669" w:rsidRDefault="00430669" w:rsidP="009B0E0D"/>
    <w:p w14:paraId="19701844" w14:textId="77777777" w:rsidR="009B0E0D" w:rsidRPr="00C414F1" w:rsidRDefault="009B0E0D" w:rsidP="009B0E0D">
      <w:r w:rsidRPr="00C414F1">
        <w:t>3</w:t>
      </w:r>
    </w:p>
    <w:p w14:paraId="7C5FADC9" w14:textId="77777777" w:rsidR="009B0E0D" w:rsidRPr="00C414F1" w:rsidRDefault="009B0E0D" w:rsidP="00416F49">
      <w:pPr>
        <w:tabs>
          <w:tab w:val="clear" w:pos="284"/>
          <w:tab w:val="left" w:pos="567"/>
          <w:tab w:val="left" w:pos="1134"/>
          <w:tab w:val="left" w:pos="1701"/>
          <w:tab w:val="left" w:pos="2268"/>
          <w:tab w:val="left" w:pos="2835"/>
          <w:tab w:val="left" w:pos="3402"/>
          <w:tab w:val="left" w:pos="3969"/>
          <w:tab w:val="left" w:pos="4536"/>
        </w:tabs>
      </w:pPr>
      <w:r w:rsidRPr="00C414F1">
        <w:t>1 A</w:t>
      </w:r>
      <w:r w:rsidRPr="00C414F1">
        <w:tab/>
        <w:t>2 B</w:t>
      </w:r>
      <w:r w:rsidRPr="00C414F1">
        <w:tab/>
        <w:t>3 B</w:t>
      </w:r>
      <w:r w:rsidRPr="00C414F1">
        <w:tab/>
        <w:t>4 A</w:t>
      </w:r>
      <w:r w:rsidRPr="00C414F1">
        <w:tab/>
        <w:t>5 A</w:t>
      </w:r>
      <w:r w:rsidRPr="00C414F1">
        <w:tab/>
        <w:t>6 A</w:t>
      </w:r>
      <w:r w:rsidRPr="00C414F1">
        <w:tab/>
        <w:t>7 A</w:t>
      </w:r>
      <w:r w:rsidRPr="00C414F1">
        <w:tab/>
      </w:r>
    </w:p>
    <w:p w14:paraId="7D9AE3FD" w14:textId="77777777" w:rsidR="00430669" w:rsidRPr="00C414F1" w:rsidRDefault="00430669" w:rsidP="00430669">
      <w:pPr>
        <w:tabs>
          <w:tab w:val="clear" w:pos="284"/>
          <w:tab w:val="left" w:pos="567"/>
          <w:tab w:val="left" w:pos="1134"/>
          <w:tab w:val="left" w:pos="1701"/>
          <w:tab w:val="left" w:pos="2268"/>
          <w:tab w:val="left" w:pos="2835"/>
          <w:tab w:val="left" w:pos="3402"/>
          <w:tab w:val="left" w:pos="3969"/>
          <w:tab w:val="left" w:pos="4536"/>
        </w:tabs>
        <w:ind w:left="-57"/>
      </w:pPr>
    </w:p>
    <w:p w14:paraId="3A29575F" w14:textId="77777777" w:rsidR="00430669" w:rsidRDefault="00430669" w:rsidP="009B0E0D">
      <w:r>
        <w:t>4</w:t>
      </w:r>
    </w:p>
    <w:p w14:paraId="5F09B818" w14:textId="77777777" w:rsidR="00EF42E2" w:rsidRPr="00C414F1" w:rsidRDefault="009B0E0D" w:rsidP="009B0E0D">
      <w:r w:rsidRPr="00C414F1">
        <w:t>1 tea</w:t>
      </w:r>
      <w:r w:rsidRPr="00C414F1">
        <w:tab/>
        <w:t>2 Saturday</w:t>
      </w:r>
      <w:r w:rsidRPr="00C414F1">
        <w:tab/>
        <w:t>3 seven</w:t>
      </w:r>
      <w:r w:rsidRPr="00C414F1">
        <w:tab/>
      </w:r>
      <w:r w:rsidR="00EF42E2" w:rsidRPr="00C414F1">
        <w:tab/>
      </w:r>
      <w:r w:rsidRPr="00C414F1">
        <w:t xml:space="preserve">4 grandparents </w:t>
      </w:r>
    </w:p>
    <w:p w14:paraId="12E84FBB" w14:textId="77777777" w:rsidR="009B0E0D" w:rsidRPr="00C414F1" w:rsidRDefault="009B0E0D" w:rsidP="009B0E0D">
      <w:r w:rsidRPr="00C414F1">
        <w:t>5 dog</w:t>
      </w:r>
      <w:r w:rsidRPr="00C414F1">
        <w:tab/>
        <w:t>6 kitchen</w:t>
      </w:r>
      <w:r w:rsidRPr="00C414F1">
        <w:tab/>
        <w:t>7 broken</w:t>
      </w:r>
      <w:r w:rsidRPr="00C414F1">
        <w:tab/>
        <w:t>8 brother</w:t>
      </w:r>
    </w:p>
    <w:p w14:paraId="754778B2" w14:textId="77777777" w:rsidR="009B0E0D" w:rsidRPr="00C414F1" w:rsidRDefault="009B0E0D" w:rsidP="009B0E0D"/>
    <w:p w14:paraId="51EE349B" w14:textId="77777777" w:rsidR="009B0E0D" w:rsidRPr="00C414F1" w:rsidRDefault="00430669" w:rsidP="001B4A7E">
      <w:pPr>
        <w:pStyle w:val="Heading1"/>
        <w:rPr>
          <w:rFonts w:ascii="Helvetica" w:hAnsi="Helvetica" w:cs="Helvetica"/>
        </w:rPr>
      </w:pPr>
      <w:r>
        <w:rPr>
          <w:rFonts w:ascii="Helvetica" w:hAnsi="Helvetica" w:cs="Helvetica"/>
        </w:rPr>
        <w:br w:type="column"/>
      </w:r>
      <w:r w:rsidR="009B0E0D" w:rsidRPr="00C414F1">
        <w:rPr>
          <w:rFonts w:ascii="Helvetica" w:hAnsi="Helvetica" w:cs="Helvetica"/>
        </w:rPr>
        <w:lastRenderedPageBreak/>
        <w:t>Unit 5</w:t>
      </w:r>
    </w:p>
    <w:p w14:paraId="3A650689" w14:textId="77777777" w:rsidR="009B0E0D" w:rsidRPr="00C414F1" w:rsidRDefault="009B0E0D" w:rsidP="009B0E0D">
      <w:r w:rsidRPr="00C414F1">
        <w:t>1</w:t>
      </w:r>
    </w:p>
    <w:p w14:paraId="50B882A5" w14:textId="77777777" w:rsidR="009B0E0D" w:rsidRPr="00C414F1" w:rsidRDefault="009B0E0D" w:rsidP="00416F49">
      <w:pPr>
        <w:tabs>
          <w:tab w:val="clear" w:pos="284"/>
          <w:tab w:val="left" w:pos="567"/>
          <w:tab w:val="left" w:pos="1134"/>
          <w:tab w:val="left" w:pos="1701"/>
          <w:tab w:val="left" w:pos="2268"/>
          <w:tab w:val="left" w:pos="2835"/>
          <w:tab w:val="left" w:pos="3402"/>
          <w:tab w:val="left" w:pos="3969"/>
          <w:tab w:val="left" w:pos="4536"/>
        </w:tabs>
      </w:pPr>
      <w:r w:rsidRPr="00C414F1">
        <w:t>2 B</w:t>
      </w:r>
      <w:r w:rsidRPr="00C414F1">
        <w:tab/>
        <w:t>3 D</w:t>
      </w:r>
      <w:r w:rsidRPr="00C414F1">
        <w:tab/>
        <w:t>4 A</w:t>
      </w:r>
      <w:r w:rsidRPr="00C414F1">
        <w:tab/>
        <w:t>5 F</w:t>
      </w:r>
      <w:r w:rsidRPr="00C414F1">
        <w:tab/>
        <w:t>6 G</w:t>
      </w:r>
      <w:r w:rsidRPr="00C414F1">
        <w:tab/>
        <w:t>7 C</w:t>
      </w:r>
      <w:r w:rsidRPr="00C414F1">
        <w:tab/>
        <w:t>8 E</w:t>
      </w:r>
    </w:p>
    <w:p w14:paraId="5178DBB7" w14:textId="77777777" w:rsidR="00430669" w:rsidRDefault="00430669" w:rsidP="009B0E0D"/>
    <w:p w14:paraId="2491EB47" w14:textId="77777777" w:rsidR="009B0E0D" w:rsidRPr="00C414F1" w:rsidRDefault="009B0E0D" w:rsidP="009B0E0D">
      <w:r w:rsidRPr="00C414F1">
        <w:t>2</w:t>
      </w:r>
    </w:p>
    <w:p w14:paraId="0CFBB692" w14:textId="77777777" w:rsidR="00435280" w:rsidRPr="00C414F1" w:rsidRDefault="0017587B" w:rsidP="009B0E0D">
      <w:r w:rsidRPr="00C414F1">
        <w:t>1 strange</w:t>
      </w:r>
      <w:r w:rsidRPr="00C414F1">
        <w:tab/>
        <w:t xml:space="preserve">2 beach </w:t>
      </w:r>
      <w:r w:rsidR="00435280" w:rsidRPr="00C414F1">
        <w:tab/>
      </w:r>
      <w:r w:rsidR="009B0E0D" w:rsidRPr="00C414F1">
        <w:t xml:space="preserve">3 foot </w:t>
      </w:r>
      <w:r w:rsidR="009B0E0D" w:rsidRPr="00C414F1">
        <w:tab/>
      </w:r>
      <w:r w:rsidR="00430669">
        <w:t xml:space="preserve">     </w:t>
      </w:r>
      <w:r w:rsidR="009B0E0D" w:rsidRPr="00C414F1">
        <w:t xml:space="preserve">4 electricity </w:t>
      </w:r>
      <w:r w:rsidR="009B0E0D" w:rsidRPr="00C414F1">
        <w:tab/>
      </w:r>
    </w:p>
    <w:p w14:paraId="2F97C639" w14:textId="77777777" w:rsidR="009B0E0D" w:rsidRPr="00C414F1" w:rsidRDefault="00435280" w:rsidP="009B0E0D">
      <w:r w:rsidRPr="00C414F1">
        <w:t xml:space="preserve">5 annoyed </w:t>
      </w:r>
      <w:r w:rsidRPr="00C414F1">
        <w:tab/>
      </w:r>
      <w:r w:rsidR="009B0E0D" w:rsidRPr="00C414F1">
        <w:t xml:space="preserve">6 stars </w:t>
      </w:r>
      <w:r w:rsidR="009B0E0D" w:rsidRPr="00C414F1">
        <w:tab/>
      </w:r>
      <w:r w:rsidR="009B0E0D" w:rsidRPr="00C414F1">
        <w:tab/>
        <w:t xml:space="preserve">7 noisy </w:t>
      </w:r>
      <w:r w:rsidR="009B0E0D" w:rsidRPr="00C414F1">
        <w:tab/>
      </w:r>
      <w:r w:rsidR="00430669">
        <w:t xml:space="preserve">     </w:t>
      </w:r>
      <w:r w:rsidR="009B0E0D" w:rsidRPr="00C414F1">
        <w:t>8 friends</w:t>
      </w:r>
    </w:p>
    <w:p w14:paraId="6C9C419C" w14:textId="77777777" w:rsidR="00430669" w:rsidRDefault="00430669" w:rsidP="009B0E0D"/>
    <w:p w14:paraId="418DF3C2" w14:textId="77777777" w:rsidR="009B0E0D" w:rsidRPr="00C414F1" w:rsidRDefault="009B0E0D" w:rsidP="009B0E0D">
      <w:r w:rsidRPr="00C414F1">
        <w:t>3</w:t>
      </w:r>
    </w:p>
    <w:p w14:paraId="7DCD3D81" w14:textId="77777777" w:rsidR="009B0E0D" w:rsidRPr="00C414F1" w:rsidRDefault="009B0E0D" w:rsidP="00416F49">
      <w:pPr>
        <w:tabs>
          <w:tab w:val="clear" w:pos="284"/>
          <w:tab w:val="left" w:pos="567"/>
          <w:tab w:val="left" w:pos="1134"/>
          <w:tab w:val="left" w:pos="1701"/>
          <w:tab w:val="left" w:pos="2268"/>
          <w:tab w:val="left" w:pos="2835"/>
          <w:tab w:val="left" w:pos="3402"/>
          <w:tab w:val="left" w:pos="3969"/>
          <w:tab w:val="left" w:pos="4536"/>
        </w:tabs>
      </w:pPr>
      <w:r w:rsidRPr="00C414F1">
        <w:t>1 e</w:t>
      </w:r>
      <w:r w:rsidRPr="00C414F1">
        <w:tab/>
        <w:t>2 g</w:t>
      </w:r>
      <w:r w:rsidRPr="00C414F1">
        <w:tab/>
        <w:t>3 a</w:t>
      </w:r>
      <w:r w:rsidRPr="00C414F1">
        <w:tab/>
        <w:t>4 h</w:t>
      </w:r>
      <w:r w:rsidRPr="00C414F1">
        <w:tab/>
        <w:t>5 f</w:t>
      </w:r>
      <w:r w:rsidRPr="00C414F1">
        <w:tab/>
        <w:t>6 b</w:t>
      </w:r>
      <w:r w:rsidRPr="00C414F1">
        <w:tab/>
        <w:t>7 d</w:t>
      </w:r>
    </w:p>
    <w:p w14:paraId="45BD6A82" w14:textId="77777777" w:rsidR="00430669" w:rsidRDefault="00430669" w:rsidP="009B0E0D"/>
    <w:p w14:paraId="0EABE5C1" w14:textId="77777777" w:rsidR="009B0E0D" w:rsidRPr="00C414F1" w:rsidRDefault="009B0E0D" w:rsidP="009B0E0D">
      <w:r w:rsidRPr="00C414F1">
        <w:t>4</w:t>
      </w:r>
    </w:p>
    <w:p w14:paraId="7399DF7F" w14:textId="77777777" w:rsidR="00435280" w:rsidRPr="00C414F1" w:rsidRDefault="009B0E0D" w:rsidP="00430669">
      <w:pPr>
        <w:tabs>
          <w:tab w:val="clear" w:pos="284"/>
          <w:tab w:val="left" w:pos="993"/>
          <w:tab w:val="left" w:pos="2127"/>
          <w:tab w:val="left" w:pos="3402"/>
        </w:tabs>
      </w:pPr>
      <w:r w:rsidRPr="00C414F1">
        <w:t>1 four</w:t>
      </w:r>
      <w:r w:rsidRPr="00C414F1">
        <w:tab/>
        <w:t>2 armchair</w:t>
      </w:r>
      <w:r w:rsidRPr="00C414F1">
        <w:tab/>
        <w:t>3 three</w:t>
      </w:r>
      <w:r w:rsidRPr="00C414F1">
        <w:tab/>
        <w:t xml:space="preserve">4 five   </w:t>
      </w:r>
      <w:r w:rsidRPr="00C414F1">
        <w:tab/>
      </w:r>
    </w:p>
    <w:p w14:paraId="712008CA" w14:textId="77777777" w:rsidR="009B0E0D" w:rsidRPr="00C414F1" w:rsidRDefault="00430669" w:rsidP="00430669">
      <w:pPr>
        <w:tabs>
          <w:tab w:val="clear" w:pos="284"/>
          <w:tab w:val="left" w:pos="993"/>
          <w:tab w:val="left" w:pos="2127"/>
          <w:tab w:val="left" w:pos="3402"/>
        </w:tabs>
      </w:pPr>
      <w:r>
        <w:t>5 two</w:t>
      </w:r>
      <w:r>
        <w:tab/>
      </w:r>
      <w:r w:rsidR="009B0E0D" w:rsidRPr="00C414F1">
        <w:t xml:space="preserve">6 </w:t>
      </w:r>
      <w:r w:rsidR="00592E4C">
        <w:t>beach</w:t>
      </w:r>
      <w:r w:rsidR="009B0E0D" w:rsidRPr="00C414F1">
        <w:tab/>
        <w:t>7 rainy</w:t>
      </w:r>
      <w:r w:rsidR="009B0E0D" w:rsidRPr="00C414F1">
        <w:tab/>
        <w:t>8 books</w:t>
      </w:r>
    </w:p>
    <w:p w14:paraId="74FE1EBF" w14:textId="77777777" w:rsidR="00430669" w:rsidRDefault="00430669" w:rsidP="00430669">
      <w:pPr>
        <w:tabs>
          <w:tab w:val="left" w:pos="851"/>
          <w:tab w:val="left" w:pos="2127"/>
          <w:tab w:val="left" w:pos="3402"/>
        </w:tabs>
      </w:pPr>
    </w:p>
    <w:p w14:paraId="53EE7ED8" w14:textId="77777777" w:rsidR="009B0E0D" w:rsidRPr="00C414F1" w:rsidRDefault="009B0E0D" w:rsidP="00430669">
      <w:pPr>
        <w:tabs>
          <w:tab w:val="left" w:pos="851"/>
          <w:tab w:val="left" w:pos="2127"/>
          <w:tab w:val="left" w:pos="3402"/>
        </w:tabs>
      </w:pPr>
      <w:r w:rsidRPr="00C414F1">
        <w:t>6</w:t>
      </w:r>
    </w:p>
    <w:p w14:paraId="7F850F3D" w14:textId="3E1245E7" w:rsidR="0017587B" w:rsidRPr="00C414F1" w:rsidRDefault="00430669" w:rsidP="00430669">
      <w:pPr>
        <w:tabs>
          <w:tab w:val="left" w:pos="993"/>
          <w:tab w:val="left" w:pos="2127"/>
          <w:tab w:val="left" w:pos="3402"/>
        </w:tabs>
      </w:pPr>
      <w:r>
        <w:t>1 go</w:t>
      </w:r>
      <w:r w:rsidR="0017587B" w:rsidRPr="00C414F1">
        <w:tab/>
      </w:r>
      <w:r>
        <w:t>2 great</w:t>
      </w:r>
      <w:r>
        <w:tab/>
        <w:t>3 don’t</w:t>
      </w:r>
      <w:r>
        <w:tab/>
      </w:r>
      <w:r w:rsidR="009B0E0D" w:rsidRPr="00C414F1">
        <w:t xml:space="preserve">4 let’s   </w:t>
      </w:r>
    </w:p>
    <w:p w14:paraId="2EA69125" w14:textId="77777777" w:rsidR="009B0E0D" w:rsidRPr="00C414F1" w:rsidRDefault="00430669" w:rsidP="00430669">
      <w:pPr>
        <w:tabs>
          <w:tab w:val="left" w:pos="993"/>
          <w:tab w:val="left" w:pos="2127"/>
          <w:tab w:val="left" w:pos="3402"/>
        </w:tabs>
      </w:pPr>
      <w:r>
        <w:t>5 could</w:t>
      </w:r>
      <w:r w:rsidR="009B0E0D" w:rsidRPr="00C414F1">
        <w:tab/>
        <w:t>6 sure</w:t>
      </w:r>
    </w:p>
    <w:p w14:paraId="471B0731" w14:textId="77777777" w:rsidR="009B0E0D" w:rsidRPr="00C414F1" w:rsidRDefault="009B0E0D" w:rsidP="009B0E0D"/>
    <w:p w14:paraId="72EFB8F7" w14:textId="77777777" w:rsidR="00416F49" w:rsidRDefault="00416F49" w:rsidP="0017587B">
      <w:pPr>
        <w:pStyle w:val="Heading1"/>
        <w:spacing w:before="0" w:after="0"/>
        <w:rPr>
          <w:rFonts w:ascii="Helvetica" w:hAnsi="Helvetica" w:cs="Helvetica"/>
        </w:rPr>
      </w:pPr>
    </w:p>
    <w:p w14:paraId="7197D796" w14:textId="77777777" w:rsidR="009B0E0D" w:rsidRPr="00C414F1" w:rsidRDefault="009B0E0D" w:rsidP="0017587B">
      <w:pPr>
        <w:pStyle w:val="Heading1"/>
        <w:spacing w:before="0" w:after="0"/>
        <w:rPr>
          <w:rFonts w:ascii="Helvetica" w:hAnsi="Helvetica" w:cs="Helvetica"/>
        </w:rPr>
      </w:pPr>
      <w:r w:rsidRPr="00C414F1">
        <w:rPr>
          <w:rFonts w:ascii="Helvetica" w:hAnsi="Helvetica" w:cs="Helvetica"/>
        </w:rPr>
        <w:t>Unit 6</w:t>
      </w:r>
    </w:p>
    <w:p w14:paraId="69367912" w14:textId="77777777" w:rsidR="0023166C" w:rsidRDefault="0023166C" w:rsidP="0017587B">
      <w:pPr>
        <w:spacing w:before="0" w:after="0"/>
      </w:pPr>
    </w:p>
    <w:p w14:paraId="69CF90D0" w14:textId="77777777" w:rsidR="009B0E0D" w:rsidRPr="00C414F1" w:rsidRDefault="009B0E0D" w:rsidP="0017587B">
      <w:pPr>
        <w:spacing w:before="0" w:after="0"/>
      </w:pPr>
      <w:r w:rsidRPr="00C414F1">
        <w:t>1</w:t>
      </w:r>
    </w:p>
    <w:p w14:paraId="5AF35D45" w14:textId="77777777" w:rsidR="009B0E0D" w:rsidRPr="00C414F1" w:rsidRDefault="009B0E0D" w:rsidP="00416F49">
      <w:pPr>
        <w:tabs>
          <w:tab w:val="clear" w:pos="284"/>
          <w:tab w:val="left" w:pos="567"/>
          <w:tab w:val="left" w:pos="1134"/>
          <w:tab w:val="left" w:pos="1701"/>
          <w:tab w:val="left" w:pos="2268"/>
          <w:tab w:val="left" w:pos="2835"/>
          <w:tab w:val="left" w:pos="3402"/>
          <w:tab w:val="left" w:pos="3969"/>
          <w:tab w:val="left" w:pos="4536"/>
        </w:tabs>
      </w:pPr>
      <w:r w:rsidRPr="00C414F1">
        <w:t>2 d</w:t>
      </w:r>
      <w:r w:rsidRPr="00C414F1">
        <w:tab/>
        <w:t>3 e</w:t>
      </w:r>
      <w:r w:rsidRPr="00C414F1">
        <w:tab/>
        <w:t>4 b</w:t>
      </w:r>
      <w:r w:rsidRPr="00C414F1">
        <w:tab/>
        <w:t>5 g</w:t>
      </w:r>
      <w:r w:rsidRPr="00C414F1">
        <w:tab/>
        <w:t>6 f</w:t>
      </w:r>
      <w:r w:rsidRPr="00C414F1">
        <w:tab/>
        <w:t>7 h</w:t>
      </w:r>
      <w:r w:rsidRPr="00C414F1">
        <w:tab/>
        <w:t>8 a</w:t>
      </w:r>
    </w:p>
    <w:p w14:paraId="454DF483" w14:textId="77777777" w:rsidR="00430669" w:rsidRDefault="00430669" w:rsidP="0017587B">
      <w:pPr>
        <w:spacing w:before="0" w:after="0"/>
      </w:pPr>
    </w:p>
    <w:p w14:paraId="5AAA1443" w14:textId="77777777" w:rsidR="009B0E0D" w:rsidRPr="00C414F1" w:rsidRDefault="009B0E0D" w:rsidP="0017587B">
      <w:pPr>
        <w:spacing w:before="0" w:after="0"/>
      </w:pPr>
      <w:r w:rsidRPr="00C414F1">
        <w:t>2</w:t>
      </w:r>
    </w:p>
    <w:p w14:paraId="49D843E7" w14:textId="77777777" w:rsidR="009B0E0D" w:rsidRPr="00C414F1" w:rsidRDefault="00592E4C" w:rsidP="0017587B">
      <w:pPr>
        <w:spacing w:before="0" w:after="0"/>
      </w:pPr>
      <w:r>
        <w:t>N</w:t>
      </w:r>
      <w:r w:rsidRPr="00C414F1">
        <w:t>ow</w:t>
      </w:r>
      <w:r w:rsidR="009B0E0D" w:rsidRPr="00C414F1">
        <w:t>: 2, 5, 6</w:t>
      </w:r>
    </w:p>
    <w:p w14:paraId="08B1CE89" w14:textId="77777777" w:rsidR="009B0E0D" w:rsidRPr="00C414F1" w:rsidRDefault="00592E4C" w:rsidP="0017587B">
      <w:pPr>
        <w:spacing w:before="0" w:after="0"/>
      </w:pPr>
      <w:r>
        <w:t>I</w:t>
      </w:r>
      <w:r w:rsidRPr="00C414F1">
        <w:t xml:space="preserve">n </w:t>
      </w:r>
      <w:r w:rsidR="009B0E0D" w:rsidRPr="00C414F1">
        <w:t>the past: 1, 2, 3, 4, 5</w:t>
      </w:r>
    </w:p>
    <w:p w14:paraId="284D1A8A" w14:textId="77777777" w:rsidR="00416F49" w:rsidRDefault="001B4A7E" w:rsidP="00416F49">
      <w:pPr>
        <w:spacing w:before="0" w:after="0"/>
      </w:pPr>
      <w:r w:rsidRPr="00C414F1">
        <w:t>both: 2, 5</w:t>
      </w:r>
    </w:p>
    <w:p w14:paraId="30FFDF86" w14:textId="77777777" w:rsidR="00430669" w:rsidRDefault="00430669" w:rsidP="00416F49">
      <w:pPr>
        <w:spacing w:before="0" w:after="0"/>
      </w:pPr>
    </w:p>
    <w:p w14:paraId="632EE4C7" w14:textId="77777777" w:rsidR="009B0E0D" w:rsidRPr="00C414F1" w:rsidRDefault="009B0E0D" w:rsidP="00416F49">
      <w:pPr>
        <w:spacing w:before="0" w:after="0"/>
      </w:pPr>
      <w:r w:rsidRPr="00C414F1">
        <w:t>3 </w:t>
      </w:r>
    </w:p>
    <w:p w14:paraId="190BA2FA" w14:textId="77777777" w:rsidR="009B0E0D" w:rsidRPr="00C414F1" w:rsidRDefault="009B0E0D" w:rsidP="00416F49">
      <w:pPr>
        <w:tabs>
          <w:tab w:val="clear" w:pos="284"/>
          <w:tab w:val="left" w:pos="567"/>
          <w:tab w:val="left" w:pos="1134"/>
          <w:tab w:val="left" w:pos="1701"/>
          <w:tab w:val="left" w:pos="2268"/>
          <w:tab w:val="left" w:pos="2835"/>
          <w:tab w:val="left" w:pos="3402"/>
          <w:tab w:val="left" w:pos="3969"/>
          <w:tab w:val="left" w:pos="4536"/>
        </w:tabs>
      </w:pPr>
      <w:r w:rsidRPr="00C414F1">
        <w:t>1 J</w:t>
      </w:r>
      <w:r w:rsidRPr="00C414F1">
        <w:tab/>
        <w:t>2 A</w:t>
      </w:r>
      <w:r w:rsidRPr="00C414F1">
        <w:tab/>
        <w:t>3 A</w:t>
      </w:r>
      <w:r w:rsidRPr="00C414F1">
        <w:tab/>
        <w:t>4 J</w:t>
      </w:r>
      <w:r w:rsidRPr="00C414F1">
        <w:tab/>
        <w:t>5 J</w:t>
      </w:r>
      <w:r w:rsidRPr="00C414F1">
        <w:tab/>
        <w:t>6 J</w:t>
      </w:r>
      <w:r w:rsidRPr="00C414F1">
        <w:tab/>
        <w:t>7 A</w:t>
      </w:r>
    </w:p>
    <w:p w14:paraId="6E780DE2" w14:textId="77777777" w:rsidR="00430669" w:rsidRDefault="00430669" w:rsidP="009B0E0D"/>
    <w:p w14:paraId="0EB998BB" w14:textId="77777777" w:rsidR="009B0E0D" w:rsidRPr="00C414F1" w:rsidRDefault="009B0E0D" w:rsidP="009B0E0D">
      <w:r w:rsidRPr="00C414F1">
        <w:t>4</w:t>
      </w:r>
    </w:p>
    <w:p w14:paraId="0124FAB4" w14:textId="77777777" w:rsidR="009B0E0D" w:rsidRPr="00C414F1" w:rsidRDefault="009B0E0D" w:rsidP="00416F49">
      <w:pPr>
        <w:tabs>
          <w:tab w:val="clear" w:pos="284"/>
          <w:tab w:val="left" w:pos="567"/>
          <w:tab w:val="left" w:pos="1134"/>
          <w:tab w:val="left" w:pos="1701"/>
          <w:tab w:val="left" w:pos="2268"/>
          <w:tab w:val="left" w:pos="2835"/>
          <w:tab w:val="left" w:pos="3402"/>
          <w:tab w:val="left" w:pos="3969"/>
          <w:tab w:val="left" w:pos="4536"/>
        </w:tabs>
      </w:pPr>
      <w:r w:rsidRPr="00C414F1">
        <w:t>1 A</w:t>
      </w:r>
      <w:r w:rsidRPr="00C414F1">
        <w:tab/>
        <w:t>2 B</w:t>
      </w:r>
      <w:r w:rsidRPr="00C414F1">
        <w:tab/>
        <w:t>3 A</w:t>
      </w:r>
      <w:r w:rsidRPr="00C414F1">
        <w:tab/>
        <w:t>4 A</w:t>
      </w:r>
      <w:r w:rsidRPr="00C414F1">
        <w:tab/>
        <w:t>5 A</w:t>
      </w:r>
      <w:r w:rsidRPr="00C414F1">
        <w:tab/>
        <w:t>6 B</w:t>
      </w:r>
      <w:r w:rsidRPr="00C414F1">
        <w:tab/>
        <w:t>7 A</w:t>
      </w:r>
      <w:r w:rsidRPr="00C414F1">
        <w:tab/>
        <w:t>8 B </w:t>
      </w:r>
    </w:p>
    <w:p w14:paraId="02B28AC9" w14:textId="77777777" w:rsidR="009B0E0D" w:rsidRPr="00C414F1" w:rsidRDefault="009B0E0D" w:rsidP="009B0E0D"/>
    <w:p w14:paraId="1682E7C3" w14:textId="77777777" w:rsidR="009B0E0D" w:rsidRPr="00C414F1" w:rsidRDefault="009669CC" w:rsidP="0017587B">
      <w:pPr>
        <w:pStyle w:val="Heading1"/>
        <w:rPr>
          <w:rFonts w:ascii="Helvetica" w:hAnsi="Helvetica" w:cs="Helvetica"/>
        </w:rPr>
      </w:pPr>
      <w:r>
        <w:rPr>
          <w:rFonts w:ascii="Helvetica" w:hAnsi="Helvetica" w:cs="Helvetica"/>
        </w:rPr>
        <w:br w:type="column"/>
      </w:r>
      <w:r w:rsidR="009B0E0D" w:rsidRPr="00C414F1">
        <w:rPr>
          <w:rFonts w:ascii="Helvetica" w:hAnsi="Helvetica" w:cs="Helvetica"/>
        </w:rPr>
        <w:t>Unit 7</w:t>
      </w:r>
    </w:p>
    <w:p w14:paraId="3701DF4B" w14:textId="77777777" w:rsidR="009B0E0D" w:rsidRPr="00C414F1" w:rsidRDefault="009B0E0D" w:rsidP="009B0E0D">
      <w:r w:rsidRPr="00C414F1">
        <w:t>1</w:t>
      </w:r>
    </w:p>
    <w:p w14:paraId="5DE01B52" w14:textId="77777777" w:rsidR="009B0E0D" w:rsidRPr="00C414F1" w:rsidRDefault="009B0E0D" w:rsidP="00416F49">
      <w:pPr>
        <w:tabs>
          <w:tab w:val="clear" w:pos="284"/>
          <w:tab w:val="left" w:pos="567"/>
          <w:tab w:val="left" w:pos="1134"/>
          <w:tab w:val="left" w:pos="1701"/>
          <w:tab w:val="left" w:pos="2268"/>
          <w:tab w:val="left" w:pos="2835"/>
          <w:tab w:val="left" w:pos="3402"/>
          <w:tab w:val="left" w:pos="3969"/>
          <w:tab w:val="left" w:pos="4536"/>
        </w:tabs>
      </w:pPr>
      <w:r w:rsidRPr="00C414F1">
        <w:t xml:space="preserve">1 </w:t>
      </w:r>
      <w:r w:rsidR="00BB6214">
        <w:t>f</w:t>
      </w:r>
      <w:r w:rsidRPr="00C414F1">
        <w:tab/>
        <w:t xml:space="preserve">2 </w:t>
      </w:r>
      <w:r w:rsidR="00BB6214">
        <w:t>h</w:t>
      </w:r>
      <w:r w:rsidRPr="00C414F1">
        <w:tab/>
        <w:t xml:space="preserve">3 </w:t>
      </w:r>
      <w:r w:rsidR="00BB6214">
        <w:t>g</w:t>
      </w:r>
      <w:r w:rsidRPr="00C414F1">
        <w:tab/>
        <w:t xml:space="preserve">4 </w:t>
      </w:r>
      <w:r w:rsidR="00BB6214">
        <w:t>a</w:t>
      </w:r>
      <w:r w:rsidRPr="00C414F1">
        <w:tab/>
        <w:t xml:space="preserve">5 </w:t>
      </w:r>
      <w:r w:rsidR="00BB6214">
        <w:t>d</w:t>
      </w:r>
      <w:r w:rsidRPr="00C414F1">
        <w:tab/>
        <w:t xml:space="preserve">6 </w:t>
      </w:r>
      <w:r w:rsidR="00BB6214">
        <w:t>b</w:t>
      </w:r>
      <w:r w:rsidRPr="00C414F1">
        <w:tab/>
        <w:t xml:space="preserve">7 </w:t>
      </w:r>
      <w:r w:rsidR="00BB6214">
        <w:t>e</w:t>
      </w:r>
    </w:p>
    <w:p w14:paraId="7984FD7D" w14:textId="77777777" w:rsidR="00430669" w:rsidRDefault="00430669" w:rsidP="00416F49"/>
    <w:p w14:paraId="7DFDA968" w14:textId="77777777" w:rsidR="009B0E0D" w:rsidRPr="00C414F1" w:rsidRDefault="009B0E0D" w:rsidP="00416F49">
      <w:r w:rsidRPr="00C414F1">
        <w:t>2</w:t>
      </w:r>
    </w:p>
    <w:p w14:paraId="0758E482" w14:textId="77777777" w:rsidR="009B0E0D" w:rsidRPr="00C414F1" w:rsidRDefault="009B0E0D" w:rsidP="00416F49">
      <w:pPr>
        <w:tabs>
          <w:tab w:val="clear" w:pos="284"/>
          <w:tab w:val="left" w:pos="567"/>
          <w:tab w:val="left" w:pos="1134"/>
          <w:tab w:val="left" w:pos="1701"/>
          <w:tab w:val="left" w:pos="2268"/>
          <w:tab w:val="left" w:pos="2835"/>
          <w:tab w:val="left" w:pos="3402"/>
          <w:tab w:val="left" w:pos="3969"/>
          <w:tab w:val="left" w:pos="4536"/>
        </w:tabs>
      </w:pPr>
      <w:r w:rsidRPr="00C414F1">
        <w:t>1 F</w:t>
      </w:r>
      <w:r w:rsidRPr="00C414F1">
        <w:tab/>
        <w:t>2 T</w:t>
      </w:r>
      <w:r w:rsidRPr="00C414F1">
        <w:tab/>
        <w:t>3 F</w:t>
      </w:r>
      <w:r w:rsidRPr="00C414F1">
        <w:tab/>
        <w:t>4 F</w:t>
      </w:r>
      <w:r w:rsidRPr="00C414F1">
        <w:tab/>
        <w:t>5 F</w:t>
      </w:r>
      <w:r w:rsidRPr="00C414F1">
        <w:tab/>
        <w:t>6 T</w:t>
      </w:r>
      <w:r w:rsidRPr="00C414F1">
        <w:tab/>
        <w:t>7 T</w:t>
      </w:r>
      <w:r w:rsidRPr="00C414F1">
        <w:tab/>
        <w:t>8 F</w:t>
      </w:r>
    </w:p>
    <w:p w14:paraId="78430E17" w14:textId="77777777" w:rsidR="00430669" w:rsidRDefault="00430669" w:rsidP="009B0E0D"/>
    <w:p w14:paraId="3F807168" w14:textId="77777777" w:rsidR="009B0E0D" w:rsidRPr="00C414F1" w:rsidRDefault="009B0E0D" w:rsidP="009B0E0D">
      <w:r w:rsidRPr="00C414F1">
        <w:t>3</w:t>
      </w:r>
    </w:p>
    <w:p w14:paraId="3D8B6FBC" w14:textId="77777777" w:rsidR="009B0E0D" w:rsidRPr="00C414F1" w:rsidRDefault="00592E4C" w:rsidP="009B0E0D">
      <w:r>
        <w:t>Checkmark</w:t>
      </w:r>
      <w:r w:rsidRPr="00C414F1">
        <w:t>s</w:t>
      </w:r>
      <w:r w:rsidR="009B0E0D" w:rsidRPr="00C414F1">
        <w:t>: 1, 3, 5, 7, 8</w:t>
      </w:r>
    </w:p>
    <w:p w14:paraId="294A47AE" w14:textId="77777777" w:rsidR="00430669" w:rsidRDefault="00430669" w:rsidP="009B0E0D"/>
    <w:p w14:paraId="21ACA386" w14:textId="77777777" w:rsidR="009B0E0D" w:rsidRPr="00C414F1" w:rsidRDefault="009B0E0D" w:rsidP="009B0E0D">
      <w:r w:rsidRPr="00C414F1">
        <w:t>4</w:t>
      </w:r>
    </w:p>
    <w:p w14:paraId="7709FFD4" w14:textId="77777777" w:rsidR="009B0E0D" w:rsidRPr="00C414F1" w:rsidRDefault="009B0E0D" w:rsidP="00416F49">
      <w:pPr>
        <w:tabs>
          <w:tab w:val="clear" w:pos="284"/>
          <w:tab w:val="left" w:pos="567"/>
          <w:tab w:val="left" w:pos="1134"/>
          <w:tab w:val="left" w:pos="1701"/>
          <w:tab w:val="left" w:pos="2268"/>
          <w:tab w:val="left" w:pos="2835"/>
          <w:tab w:val="left" w:pos="3402"/>
          <w:tab w:val="left" w:pos="3969"/>
          <w:tab w:val="left" w:pos="4536"/>
        </w:tabs>
      </w:pPr>
      <w:r w:rsidRPr="00C414F1">
        <w:t>1 f</w:t>
      </w:r>
      <w:r w:rsidRPr="00C414F1">
        <w:tab/>
        <w:t>2 b</w:t>
      </w:r>
      <w:r w:rsidRPr="00C414F1">
        <w:tab/>
        <w:t>3 d</w:t>
      </w:r>
      <w:r w:rsidRPr="00C414F1">
        <w:tab/>
        <w:t>4 a</w:t>
      </w:r>
      <w:r w:rsidRPr="00C414F1">
        <w:tab/>
        <w:t>5 g</w:t>
      </w:r>
      <w:r w:rsidRPr="00C414F1">
        <w:tab/>
        <w:t>6 h</w:t>
      </w:r>
      <w:r w:rsidRPr="00C414F1">
        <w:tab/>
        <w:t>7 e</w:t>
      </w:r>
      <w:r w:rsidRPr="00C414F1">
        <w:tab/>
        <w:t xml:space="preserve">8 </w:t>
      </w:r>
      <w:proofErr w:type="spellStart"/>
      <w:r w:rsidRPr="00C414F1">
        <w:t>i</w:t>
      </w:r>
      <w:proofErr w:type="spellEnd"/>
    </w:p>
    <w:p w14:paraId="55A8520A" w14:textId="77777777" w:rsidR="009B0E0D" w:rsidRPr="00C414F1" w:rsidRDefault="009B0E0D" w:rsidP="009B0E0D"/>
    <w:p w14:paraId="3560245F" w14:textId="77777777" w:rsidR="009B0E0D" w:rsidRPr="00C414F1" w:rsidRDefault="009B0E0D" w:rsidP="001B4A7E">
      <w:pPr>
        <w:pStyle w:val="Heading1"/>
        <w:rPr>
          <w:rFonts w:ascii="Helvetica" w:hAnsi="Helvetica" w:cs="Helvetica"/>
        </w:rPr>
      </w:pPr>
      <w:r w:rsidRPr="00C414F1">
        <w:rPr>
          <w:rFonts w:ascii="Helvetica" w:hAnsi="Helvetica" w:cs="Helvetica"/>
        </w:rPr>
        <w:t>Unit 8</w:t>
      </w:r>
    </w:p>
    <w:p w14:paraId="44602914" w14:textId="77777777" w:rsidR="009B0E0D" w:rsidRPr="00C414F1" w:rsidRDefault="009B0E0D" w:rsidP="009B0E0D">
      <w:r w:rsidRPr="00C414F1">
        <w:t>1</w:t>
      </w:r>
    </w:p>
    <w:p w14:paraId="3814B291" w14:textId="77777777" w:rsidR="00435280" w:rsidRPr="00C414F1" w:rsidRDefault="00430669" w:rsidP="00430669">
      <w:pPr>
        <w:tabs>
          <w:tab w:val="clear" w:pos="284"/>
          <w:tab w:val="left" w:pos="993"/>
          <w:tab w:val="left" w:pos="1985"/>
          <w:tab w:val="left" w:pos="2977"/>
        </w:tabs>
      </w:pPr>
      <w:r>
        <w:t>1 badly</w:t>
      </w:r>
      <w:r>
        <w:tab/>
        <w:t>2 well</w:t>
      </w:r>
      <w:r>
        <w:tab/>
      </w:r>
      <w:r w:rsidR="00076E7F" w:rsidRPr="00C414F1">
        <w:t>3 won</w:t>
      </w:r>
      <w:r>
        <w:tab/>
        <w:t>4 watching</w:t>
      </w:r>
    </w:p>
    <w:p w14:paraId="0D133766" w14:textId="77777777" w:rsidR="009B0E0D" w:rsidRPr="00C414F1" w:rsidRDefault="009B0E0D" w:rsidP="00430669">
      <w:pPr>
        <w:tabs>
          <w:tab w:val="clear" w:pos="284"/>
          <w:tab w:val="left" w:pos="993"/>
          <w:tab w:val="left" w:pos="1985"/>
          <w:tab w:val="left" w:pos="2977"/>
        </w:tabs>
      </w:pPr>
      <w:r w:rsidRPr="00C414F1">
        <w:t>5 bad</w:t>
      </w:r>
      <w:r w:rsidRPr="00C414F1">
        <w:tab/>
        <w:t>6 well</w:t>
      </w:r>
      <w:r w:rsidRPr="00C414F1">
        <w:tab/>
        <w:t>7 lost</w:t>
      </w:r>
    </w:p>
    <w:p w14:paraId="35410BE9" w14:textId="77777777" w:rsidR="00430669" w:rsidRDefault="00430669" w:rsidP="009B0E0D"/>
    <w:p w14:paraId="1B72CAE7" w14:textId="77777777" w:rsidR="009B0E0D" w:rsidRPr="00C414F1" w:rsidRDefault="009B0E0D" w:rsidP="009B0E0D">
      <w:r w:rsidRPr="00C414F1">
        <w:t>2</w:t>
      </w:r>
    </w:p>
    <w:p w14:paraId="1DDED0EB" w14:textId="77777777" w:rsidR="009B0E0D" w:rsidRPr="00C414F1" w:rsidRDefault="009B0E0D" w:rsidP="00416F49">
      <w:pPr>
        <w:tabs>
          <w:tab w:val="clear" w:pos="284"/>
          <w:tab w:val="left" w:pos="567"/>
          <w:tab w:val="left" w:pos="1134"/>
          <w:tab w:val="left" w:pos="1701"/>
          <w:tab w:val="left" w:pos="2268"/>
          <w:tab w:val="left" w:pos="2835"/>
          <w:tab w:val="left" w:pos="3402"/>
          <w:tab w:val="left" w:pos="3969"/>
          <w:tab w:val="left" w:pos="4536"/>
        </w:tabs>
      </w:pPr>
      <w:r w:rsidRPr="00C414F1">
        <w:t>1 F</w:t>
      </w:r>
      <w:r w:rsidRPr="00C414F1">
        <w:tab/>
        <w:t>2 T</w:t>
      </w:r>
      <w:r w:rsidRPr="00C414F1">
        <w:tab/>
        <w:t>3 F</w:t>
      </w:r>
      <w:r w:rsidRPr="00C414F1">
        <w:tab/>
        <w:t>4 T</w:t>
      </w:r>
      <w:r w:rsidRPr="00C414F1">
        <w:tab/>
        <w:t>5 F</w:t>
      </w:r>
      <w:r w:rsidRPr="00C414F1">
        <w:tab/>
        <w:t>6 T</w:t>
      </w:r>
      <w:r w:rsidRPr="00C414F1">
        <w:tab/>
        <w:t>7 F</w:t>
      </w:r>
      <w:r w:rsidRPr="00C414F1">
        <w:tab/>
        <w:t>8 F</w:t>
      </w:r>
    </w:p>
    <w:p w14:paraId="0801886A" w14:textId="77777777" w:rsidR="00430669" w:rsidRDefault="00430669" w:rsidP="009B0E0D"/>
    <w:p w14:paraId="3DDAF119" w14:textId="77777777" w:rsidR="009B0E0D" w:rsidRPr="00C414F1" w:rsidRDefault="009B0E0D" w:rsidP="009B0E0D">
      <w:r w:rsidRPr="00C414F1">
        <w:t>3</w:t>
      </w:r>
    </w:p>
    <w:p w14:paraId="13601477" w14:textId="77777777" w:rsidR="009B0E0D" w:rsidRPr="00C414F1" w:rsidRDefault="0017587B" w:rsidP="00430669">
      <w:pPr>
        <w:tabs>
          <w:tab w:val="left" w:pos="993"/>
          <w:tab w:val="left" w:pos="1843"/>
          <w:tab w:val="left" w:pos="3261"/>
        </w:tabs>
      </w:pPr>
      <w:r w:rsidRPr="00C414F1">
        <w:t xml:space="preserve">1 half marathon </w:t>
      </w:r>
      <w:r w:rsidRPr="00C414F1">
        <w:tab/>
      </w:r>
      <w:r w:rsidR="009B0E0D" w:rsidRPr="00C414F1">
        <w:t xml:space="preserve">2 brother </w:t>
      </w:r>
      <w:r w:rsidR="009B0E0D" w:rsidRPr="00C414F1">
        <w:tab/>
        <w:t xml:space="preserve">3 leg </w:t>
      </w:r>
      <w:r w:rsidR="009B0E0D" w:rsidRPr="00C414F1">
        <w:tab/>
      </w:r>
      <w:r w:rsidR="00430669">
        <w:br/>
        <w:t>4 finish</w:t>
      </w:r>
      <w:r w:rsidR="00430669">
        <w:tab/>
      </w:r>
      <w:r w:rsidR="00430669">
        <w:tab/>
      </w:r>
      <w:r w:rsidR="009B0E0D" w:rsidRPr="00C414F1">
        <w:t xml:space="preserve">5 diving </w:t>
      </w:r>
      <w:r w:rsidR="009B0E0D" w:rsidRPr="00C414F1">
        <w:tab/>
        <w:t xml:space="preserve">6 scared </w:t>
      </w:r>
      <w:r w:rsidRPr="00C414F1">
        <w:tab/>
      </w:r>
      <w:r w:rsidR="00430669">
        <w:br/>
      </w:r>
      <w:r w:rsidR="009B0E0D" w:rsidRPr="00C414F1">
        <w:t>7 saw amazing fish</w:t>
      </w:r>
    </w:p>
    <w:p w14:paraId="67FDDE89" w14:textId="77777777" w:rsidR="00430669" w:rsidRDefault="00430669" w:rsidP="009B0E0D"/>
    <w:p w14:paraId="114F2EA6" w14:textId="77777777" w:rsidR="009B0E0D" w:rsidRPr="00C414F1" w:rsidRDefault="009B0E0D" w:rsidP="009B0E0D">
      <w:r w:rsidRPr="00C414F1">
        <w:t>4</w:t>
      </w:r>
    </w:p>
    <w:p w14:paraId="25BD59F8" w14:textId="77777777" w:rsidR="00435280" w:rsidRPr="00C414F1" w:rsidRDefault="009B0E0D" w:rsidP="009B0E0D">
      <w:r w:rsidRPr="00C414F1">
        <w:t xml:space="preserve">1 day </w:t>
      </w:r>
      <w:r w:rsidRPr="00C414F1">
        <w:tab/>
        <w:t xml:space="preserve">2 snowing </w:t>
      </w:r>
      <w:r w:rsidRPr="00C414F1">
        <w:tab/>
        <w:t xml:space="preserve">3 excited </w:t>
      </w:r>
      <w:r w:rsidRPr="00C414F1">
        <w:tab/>
        <w:t xml:space="preserve">4 walking </w:t>
      </w:r>
      <w:r w:rsidRPr="00C414F1">
        <w:tab/>
      </w:r>
    </w:p>
    <w:p w14:paraId="6C313364" w14:textId="77777777" w:rsidR="009B0E0D" w:rsidRPr="00C414F1" w:rsidRDefault="009B0E0D" w:rsidP="009B0E0D">
      <w:r w:rsidRPr="00C414F1">
        <w:t xml:space="preserve">5 body </w:t>
      </w:r>
      <w:r w:rsidRPr="00C414F1">
        <w:tab/>
        <w:t xml:space="preserve">6 expensive </w:t>
      </w:r>
      <w:r w:rsidRPr="00C414F1">
        <w:tab/>
        <w:t xml:space="preserve">7 </w:t>
      </w:r>
      <w:proofErr w:type="spellStart"/>
      <w:r w:rsidRPr="00C414F1">
        <w:t>stomach</w:t>
      </w:r>
      <w:r w:rsidR="00F12C48">
        <w:t>ache</w:t>
      </w:r>
      <w:proofErr w:type="spellEnd"/>
      <w:r w:rsidRPr="00C414F1">
        <w:t xml:space="preserve"> </w:t>
      </w:r>
      <w:r w:rsidRPr="00C414F1">
        <w:tab/>
        <w:t>8 snowboarding</w:t>
      </w:r>
    </w:p>
    <w:p w14:paraId="368D7B4A" w14:textId="77777777" w:rsidR="009B0E0D" w:rsidRPr="00C414F1" w:rsidRDefault="009B0E0D" w:rsidP="009B0E0D"/>
    <w:p w14:paraId="6CBF9860" w14:textId="77777777" w:rsidR="009B0E0D" w:rsidRPr="00C414F1" w:rsidRDefault="009669CC" w:rsidP="001B4A7E">
      <w:pPr>
        <w:pStyle w:val="Heading1"/>
        <w:rPr>
          <w:rFonts w:ascii="Helvetica" w:hAnsi="Helvetica" w:cs="Helvetica"/>
        </w:rPr>
      </w:pPr>
      <w:r>
        <w:rPr>
          <w:rFonts w:ascii="Helvetica" w:hAnsi="Helvetica" w:cs="Helvetica"/>
        </w:rPr>
        <w:br w:type="column"/>
      </w:r>
      <w:r w:rsidR="009B0E0D" w:rsidRPr="00C414F1">
        <w:rPr>
          <w:rFonts w:ascii="Helvetica" w:hAnsi="Helvetica" w:cs="Helvetica"/>
        </w:rPr>
        <w:lastRenderedPageBreak/>
        <w:t>Unit 9</w:t>
      </w:r>
    </w:p>
    <w:p w14:paraId="0D459A8E" w14:textId="77777777" w:rsidR="009B0E0D" w:rsidRPr="00C414F1" w:rsidRDefault="009B0E0D" w:rsidP="009B0E0D">
      <w:r w:rsidRPr="00C414F1">
        <w:t>1</w:t>
      </w:r>
    </w:p>
    <w:p w14:paraId="424700D8" w14:textId="77777777" w:rsidR="009B0E0D" w:rsidRPr="00C414F1" w:rsidRDefault="009B0E0D" w:rsidP="00416F49">
      <w:pPr>
        <w:tabs>
          <w:tab w:val="clear" w:pos="284"/>
          <w:tab w:val="left" w:pos="567"/>
          <w:tab w:val="left" w:pos="1134"/>
          <w:tab w:val="left" w:pos="1701"/>
          <w:tab w:val="left" w:pos="2268"/>
          <w:tab w:val="left" w:pos="2835"/>
          <w:tab w:val="left" w:pos="3402"/>
          <w:tab w:val="left" w:pos="3969"/>
          <w:tab w:val="left" w:pos="4536"/>
        </w:tabs>
      </w:pPr>
      <w:r w:rsidRPr="00C414F1">
        <w:t>1 K</w:t>
      </w:r>
      <w:r w:rsidRPr="00C414F1">
        <w:tab/>
        <w:t>2 T</w:t>
      </w:r>
      <w:r w:rsidRPr="00C414F1">
        <w:tab/>
        <w:t>3 K</w:t>
      </w:r>
      <w:r w:rsidRPr="00C414F1">
        <w:tab/>
        <w:t>4 T</w:t>
      </w:r>
      <w:r w:rsidRPr="00C414F1">
        <w:tab/>
        <w:t>5 T</w:t>
      </w:r>
      <w:r w:rsidRPr="00C414F1">
        <w:tab/>
        <w:t>6 K</w:t>
      </w:r>
      <w:r w:rsidRPr="00C414F1">
        <w:tab/>
        <w:t>7 T</w:t>
      </w:r>
    </w:p>
    <w:p w14:paraId="38F82E58" w14:textId="77777777" w:rsidR="00430669" w:rsidRDefault="00430669" w:rsidP="009B0E0D"/>
    <w:p w14:paraId="2416B193" w14:textId="77777777" w:rsidR="009B0E0D" w:rsidRPr="00C414F1" w:rsidRDefault="009B0E0D" w:rsidP="009B0E0D">
      <w:r w:rsidRPr="00C414F1">
        <w:t>2</w:t>
      </w:r>
    </w:p>
    <w:p w14:paraId="15A71272" w14:textId="77777777" w:rsidR="009B0E0D" w:rsidRPr="00C414F1" w:rsidRDefault="009B0E0D" w:rsidP="00416F49">
      <w:pPr>
        <w:tabs>
          <w:tab w:val="clear" w:pos="284"/>
          <w:tab w:val="left" w:pos="567"/>
          <w:tab w:val="left" w:pos="1134"/>
          <w:tab w:val="left" w:pos="1701"/>
          <w:tab w:val="left" w:pos="2268"/>
          <w:tab w:val="left" w:pos="2835"/>
          <w:tab w:val="left" w:pos="3402"/>
          <w:tab w:val="left" w:pos="3969"/>
          <w:tab w:val="left" w:pos="4536"/>
        </w:tabs>
      </w:pPr>
      <w:r w:rsidRPr="00C414F1">
        <w:t>1 F</w:t>
      </w:r>
      <w:r w:rsidRPr="00C414F1">
        <w:tab/>
        <w:t>2 F</w:t>
      </w:r>
      <w:r w:rsidRPr="00C414F1">
        <w:tab/>
        <w:t>3 T</w:t>
      </w:r>
      <w:r w:rsidRPr="00C414F1">
        <w:tab/>
        <w:t>4 T</w:t>
      </w:r>
      <w:r w:rsidRPr="00C414F1">
        <w:tab/>
        <w:t>5 T</w:t>
      </w:r>
      <w:r w:rsidRPr="00C414F1">
        <w:tab/>
        <w:t>6 F</w:t>
      </w:r>
      <w:r w:rsidRPr="00C414F1">
        <w:tab/>
        <w:t>7 F</w:t>
      </w:r>
      <w:r w:rsidRPr="00C414F1">
        <w:tab/>
        <w:t>8 T</w:t>
      </w:r>
    </w:p>
    <w:p w14:paraId="457B622D" w14:textId="77777777" w:rsidR="00430669" w:rsidRDefault="00430669" w:rsidP="009B0E0D"/>
    <w:p w14:paraId="29722C1F" w14:textId="77777777" w:rsidR="009B0E0D" w:rsidRPr="00C414F1" w:rsidRDefault="009B0E0D" w:rsidP="009B0E0D">
      <w:r w:rsidRPr="00C414F1">
        <w:t>3</w:t>
      </w:r>
    </w:p>
    <w:p w14:paraId="1C135796" w14:textId="77777777" w:rsidR="009B0E0D" w:rsidRPr="00C414F1" w:rsidRDefault="009B0E0D" w:rsidP="00416F49">
      <w:pPr>
        <w:tabs>
          <w:tab w:val="clear" w:pos="284"/>
          <w:tab w:val="left" w:pos="567"/>
          <w:tab w:val="left" w:pos="1134"/>
          <w:tab w:val="left" w:pos="1701"/>
          <w:tab w:val="left" w:pos="2268"/>
          <w:tab w:val="left" w:pos="2835"/>
          <w:tab w:val="left" w:pos="3402"/>
          <w:tab w:val="left" w:pos="3969"/>
          <w:tab w:val="left" w:pos="4536"/>
        </w:tabs>
      </w:pPr>
      <w:r w:rsidRPr="00C414F1">
        <w:t>1 a</w:t>
      </w:r>
      <w:r w:rsidRPr="00C414F1">
        <w:tab/>
        <w:t>2 f</w:t>
      </w:r>
      <w:r w:rsidRPr="00C414F1">
        <w:tab/>
        <w:t>3 h</w:t>
      </w:r>
      <w:r w:rsidRPr="00C414F1">
        <w:tab/>
        <w:t>4 b</w:t>
      </w:r>
      <w:r w:rsidRPr="00C414F1">
        <w:tab/>
        <w:t>5 d</w:t>
      </w:r>
      <w:r w:rsidRPr="00C414F1">
        <w:tab/>
        <w:t>6 g</w:t>
      </w:r>
      <w:r w:rsidRPr="00C414F1">
        <w:tab/>
        <w:t>7 e</w:t>
      </w:r>
    </w:p>
    <w:p w14:paraId="2D13E36B" w14:textId="77777777" w:rsidR="00430669" w:rsidRDefault="00430669" w:rsidP="00076E7F">
      <w:pPr>
        <w:spacing w:before="0" w:after="0"/>
      </w:pPr>
    </w:p>
    <w:p w14:paraId="6F08561C" w14:textId="77777777" w:rsidR="009B0E0D" w:rsidRPr="00C414F1" w:rsidRDefault="009B0E0D" w:rsidP="00076E7F">
      <w:pPr>
        <w:spacing w:before="0" w:after="0"/>
      </w:pPr>
      <w:r w:rsidRPr="00C414F1">
        <w:t>4</w:t>
      </w:r>
    </w:p>
    <w:p w14:paraId="2DDC7300" w14:textId="47FD76CB" w:rsidR="00435280" w:rsidRPr="00C414F1" w:rsidRDefault="00076E7F" w:rsidP="00B956BF">
      <w:pPr>
        <w:tabs>
          <w:tab w:val="left" w:pos="993"/>
        </w:tabs>
        <w:spacing w:before="0" w:after="0"/>
      </w:pPr>
      <w:r w:rsidRPr="00C414F1">
        <w:t>1 village</w:t>
      </w:r>
      <w:r w:rsidR="00B956BF">
        <w:tab/>
      </w:r>
      <w:r w:rsidR="009B0E0D" w:rsidRPr="00C414F1">
        <w:t>2 dark</w:t>
      </w:r>
      <w:r w:rsidR="009B0E0D" w:rsidRPr="00C414F1">
        <w:tab/>
        <w:t>3 temperature</w:t>
      </w:r>
      <w:r w:rsidR="009B0E0D" w:rsidRPr="00C414F1">
        <w:tab/>
        <w:t>4 furniture</w:t>
      </w:r>
      <w:r w:rsidR="009B0E0D" w:rsidRPr="00C414F1">
        <w:tab/>
      </w:r>
    </w:p>
    <w:p w14:paraId="7D34802B" w14:textId="19160230" w:rsidR="009B0E0D" w:rsidRPr="00C414F1" w:rsidRDefault="009B0E0D" w:rsidP="00B956BF">
      <w:pPr>
        <w:tabs>
          <w:tab w:val="left" w:pos="993"/>
        </w:tabs>
        <w:spacing w:before="0" w:after="0"/>
      </w:pPr>
      <w:r w:rsidRPr="00C414F1">
        <w:t xml:space="preserve">5 </w:t>
      </w:r>
      <w:proofErr w:type="gramStart"/>
      <w:r w:rsidRPr="00C414F1">
        <w:t>warm</w:t>
      </w:r>
      <w:proofErr w:type="gramEnd"/>
      <w:r w:rsidRPr="00C414F1">
        <w:tab/>
        <w:t>6 spring</w:t>
      </w:r>
      <w:r w:rsidRPr="00C414F1">
        <w:tab/>
        <w:t>7 north</w:t>
      </w:r>
      <w:r w:rsidRPr="00C414F1">
        <w:tab/>
      </w:r>
      <w:r w:rsidRPr="00C414F1">
        <w:tab/>
        <w:t>8 forest</w:t>
      </w:r>
    </w:p>
    <w:p w14:paraId="6225E229" w14:textId="77777777" w:rsidR="009669CC" w:rsidRPr="00C414F1" w:rsidRDefault="009669CC" w:rsidP="009669CC"/>
    <w:p w14:paraId="62623880" w14:textId="77777777" w:rsidR="004C23FA" w:rsidRPr="00B15D0C" w:rsidRDefault="009B50E2" w:rsidP="00B15D0C">
      <w:pPr>
        <w:pStyle w:val="Heading1"/>
        <w:spacing w:beforeLines="80" w:before="192" w:afterLines="80" w:after="192"/>
        <w:rPr>
          <w:b w:val="0"/>
        </w:rPr>
      </w:pPr>
      <w:r w:rsidRPr="00B15D0C">
        <w:rPr>
          <w:rFonts w:ascii="Helvetica" w:hAnsi="Helvetica" w:cs="Helvetica"/>
        </w:rPr>
        <w:t>Unit 10</w:t>
      </w:r>
    </w:p>
    <w:p w14:paraId="6D1E7F22" w14:textId="77777777" w:rsidR="0023166C" w:rsidRDefault="0023166C" w:rsidP="00B15D0C">
      <w:pPr>
        <w:spacing w:beforeLines="80" w:before="192" w:afterLines="80" w:after="192"/>
      </w:pPr>
    </w:p>
    <w:p w14:paraId="46002620" w14:textId="77777777" w:rsidR="009B0E0D" w:rsidRPr="00C414F1" w:rsidRDefault="009B0E0D" w:rsidP="00B15D0C">
      <w:pPr>
        <w:spacing w:beforeLines="80" w:before="192" w:afterLines="80" w:after="192"/>
      </w:pPr>
      <w:r w:rsidRPr="00C414F1">
        <w:t>1</w:t>
      </w:r>
    </w:p>
    <w:p w14:paraId="0EC36D53" w14:textId="77777777" w:rsidR="00435280" w:rsidRPr="00C414F1" w:rsidRDefault="009B0E0D" w:rsidP="00B15D0C">
      <w:pPr>
        <w:tabs>
          <w:tab w:val="clear" w:pos="284"/>
          <w:tab w:val="left" w:pos="1134"/>
          <w:tab w:val="left" w:pos="2552"/>
        </w:tabs>
        <w:spacing w:beforeLines="80" w:before="192" w:afterLines="80" w:after="192"/>
      </w:pPr>
      <w:r w:rsidRPr="00C414F1">
        <w:t>1 Spain</w:t>
      </w:r>
      <w:r w:rsidRPr="00C414F1">
        <w:tab/>
        <w:t>2 with frien</w:t>
      </w:r>
      <w:r w:rsidR="00435280" w:rsidRPr="00C414F1">
        <w:t>ds</w:t>
      </w:r>
      <w:r w:rsidR="00435280" w:rsidRPr="00C414F1">
        <w:tab/>
        <w:t xml:space="preserve">3 Spanish </w:t>
      </w:r>
      <w:r w:rsidR="00435280" w:rsidRPr="00C414F1">
        <w:tab/>
        <w:t>4 Spain</w:t>
      </w:r>
      <w:r w:rsidR="00435280" w:rsidRPr="00C414F1">
        <w:tab/>
        <w:t xml:space="preserve"> </w:t>
      </w:r>
    </w:p>
    <w:p w14:paraId="7A45B881" w14:textId="77777777" w:rsidR="009B0E0D" w:rsidRPr="00C414F1" w:rsidRDefault="00435280" w:rsidP="00B15D0C">
      <w:pPr>
        <w:tabs>
          <w:tab w:val="clear" w:pos="284"/>
          <w:tab w:val="left" w:pos="1134"/>
          <w:tab w:val="left" w:pos="2552"/>
        </w:tabs>
        <w:spacing w:beforeLines="80" w:before="192" w:afterLines="80" w:after="192"/>
      </w:pPr>
      <w:r w:rsidRPr="00C414F1">
        <w:t xml:space="preserve">5 Scotland </w:t>
      </w:r>
      <w:r w:rsidRPr="00C414F1">
        <w:tab/>
      </w:r>
      <w:r w:rsidR="009B0E0D" w:rsidRPr="00C414F1">
        <w:t>6 on her own</w:t>
      </w:r>
      <w:r w:rsidR="009B0E0D" w:rsidRPr="00C414F1">
        <w:tab/>
        <w:t>7 English</w:t>
      </w:r>
    </w:p>
    <w:p w14:paraId="5FC42545" w14:textId="77777777" w:rsidR="00430669" w:rsidRDefault="00430669" w:rsidP="00B15D0C">
      <w:pPr>
        <w:spacing w:beforeLines="80" w:before="192" w:afterLines="80" w:after="192"/>
      </w:pPr>
    </w:p>
    <w:p w14:paraId="02D6C460" w14:textId="77777777" w:rsidR="009B0E0D" w:rsidRPr="00C414F1" w:rsidRDefault="009B0E0D" w:rsidP="00B15D0C">
      <w:pPr>
        <w:spacing w:beforeLines="80" w:before="192" w:afterLines="80" w:after="192"/>
      </w:pPr>
      <w:r w:rsidRPr="00C414F1">
        <w:t>2</w:t>
      </w:r>
    </w:p>
    <w:p w14:paraId="04385778" w14:textId="77777777" w:rsidR="00435280" w:rsidRPr="00C414F1" w:rsidRDefault="009B0E0D" w:rsidP="00B15D0C">
      <w:pPr>
        <w:tabs>
          <w:tab w:val="clear" w:pos="284"/>
          <w:tab w:val="left" w:pos="1134"/>
          <w:tab w:val="left" w:pos="2552"/>
        </w:tabs>
        <w:spacing w:beforeLines="80" w:before="192" w:afterLines="80" w:after="192"/>
      </w:pPr>
      <w:r w:rsidRPr="00C414F1">
        <w:t>1 M</w:t>
      </w:r>
      <w:r w:rsidRPr="00C414F1">
        <w:tab/>
        <w:t>2 E</w:t>
      </w:r>
      <w:r w:rsidRPr="00C414F1">
        <w:tab/>
        <w:t>3 M</w:t>
      </w:r>
      <w:r w:rsidRPr="00C414F1">
        <w:tab/>
        <w:t xml:space="preserve">4 E  </w:t>
      </w:r>
    </w:p>
    <w:p w14:paraId="008039BE" w14:textId="77777777" w:rsidR="009B0E0D" w:rsidRPr="00C414F1" w:rsidRDefault="009B0E0D" w:rsidP="00B15D0C">
      <w:pPr>
        <w:tabs>
          <w:tab w:val="clear" w:pos="284"/>
          <w:tab w:val="left" w:pos="1134"/>
          <w:tab w:val="left" w:pos="2552"/>
        </w:tabs>
        <w:spacing w:beforeLines="80" w:before="192" w:afterLines="80" w:after="192"/>
      </w:pPr>
      <w:r w:rsidRPr="00C414F1">
        <w:t>5 M</w:t>
      </w:r>
      <w:r w:rsidRPr="00C414F1">
        <w:tab/>
        <w:t>6 E</w:t>
      </w:r>
      <w:r w:rsidRPr="00C414F1">
        <w:tab/>
        <w:t>7 M</w:t>
      </w:r>
      <w:r w:rsidRPr="00C414F1">
        <w:tab/>
        <w:t>8 E</w:t>
      </w:r>
    </w:p>
    <w:p w14:paraId="5233D966" w14:textId="77777777" w:rsidR="00430669" w:rsidRDefault="00430669" w:rsidP="00B15D0C">
      <w:pPr>
        <w:spacing w:beforeLines="80" w:before="192" w:afterLines="80" w:after="192"/>
      </w:pPr>
    </w:p>
    <w:p w14:paraId="2A27EF28" w14:textId="77777777" w:rsidR="009B0E0D" w:rsidRPr="00C414F1" w:rsidRDefault="009B0E0D" w:rsidP="00B15D0C">
      <w:pPr>
        <w:spacing w:beforeLines="80" w:before="192" w:afterLines="80" w:after="192"/>
      </w:pPr>
      <w:r w:rsidRPr="00C414F1">
        <w:t>3</w:t>
      </w:r>
    </w:p>
    <w:p w14:paraId="590EAC6B" w14:textId="77777777" w:rsidR="009B0E0D" w:rsidRPr="00C414F1" w:rsidRDefault="009B0E0D" w:rsidP="00B15D0C">
      <w:pPr>
        <w:tabs>
          <w:tab w:val="clear" w:pos="284"/>
          <w:tab w:val="left" w:pos="1134"/>
          <w:tab w:val="left" w:pos="2552"/>
        </w:tabs>
        <w:spacing w:beforeLines="80" w:before="192" w:afterLines="80" w:after="192"/>
      </w:pPr>
      <w:r w:rsidRPr="00C414F1">
        <w:t xml:space="preserve">1 five </w:t>
      </w:r>
      <w:r w:rsidRPr="00C414F1">
        <w:tab/>
        <w:t xml:space="preserve">2 café </w:t>
      </w:r>
      <w:r w:rsidRPr="00C414F1">
        <w:tab/>
        <w:t xml:space="preserve">3 loves </w:t>
      </w:r>
      <w:r w:rsidRPr="00C414F1">
        <w:tab/>
        <w:t xml:space="preserve">4 energy </w:t>
      </w:r>
      <w:r w:rsidR="00430669">
        <w:br/>
      </w:r>
      <w:r w:rsidRPr="00C414F1">
        <w:t xml:space="preserve">5 evening </w:t>
      </w:r>
      <w:r w:rsidRPr="00C414F1">
        <w:tab/>
        <w:t xml:space="preserve">6 hates </w:t>
      </w:r>
      <w:r w:rsidRPr="00C414F1">
        <w:tab/>
        <w:t>7 tonight</w:t>
      </w:r>
    </w:p>
    <w:p w14:paraId="22F96B60" w14:textId="77777777" w:rsidR="00430669" w:rsidRDefault="00430669" w:rsidP="00B15D0C">
      <w:pPr>
        <w:spacing w:beforeLines="80" w:before="192" w:afterLines="80" w:after="192"/>
      </w:pPr>
    </w:p>
    <w:p w14:paraId="559907EF" w14:textId="77777777" w:rsidR="003B729C" w:rsidRPr="00C414F1" w:rsidRDefault="009B0E0D" w:rsidP="00B15D0C">
      <w:pPr>
        <w:spacing w:beforeLines="80" w:before="192" w:afterLines="80" w:after="192"/>
      </w:pPr>
      <w:r w:rsidRPr="00C414F1">
        <w:t>4</w:t>
      </w:r>
    </w:p>
    <w:p w14:paraId="6AD22F4B" w14:textId="77777777" w:rsidR="004C23FA" w:rsidRDefault="009B0E0D" w:rsidP="0023166C">
      <w:pPr>
        <w:tabs>
          <w:tab w:val="clear" w:pos="284"/>
          <w:tab w:val="left" w:pos="1134"/>
          <w:tab w:val="left" w:pos="2552"/>
        </w:tabs>
        <w:spacing w:before="0" w:after="0"/>
      </w:pPr>
      <w:r w:rsidRPr="00C414F1">
        <w:t xml:space="preserve">1 mall </w:t>
      </w:r>
      <w:r w:rsidRPr="00C414F1">
        <w:tab/>
        <w:t>2 gra</w:t>
      </w:r>
      <w:r w:rsidR="00430669">
        <w:t xml:space="preserve">ndmother </w:t>
      </w:r>
      <w:r w:rsidR="00430669">
        <w:tab/>
        <w:t xml:space="preserve">3 burger </w:t>
      </w:r>
      <w:r w:rsidR="00430669">
        <w:tab/>
      </w:r>
      <w:r w:rsidR="00F12C48">
        <w:t>soccer</w:t>
      </w:r>
    </w:p>
    <w:p w14:paraId="1C6D376D" w14:textId="77777777" w:rsidR="009B0E0D" w:rsidRPr="00C414F1" w:rsidRDefault="00430669" w:rsidP="0023166C">
      <w:pPr>
        <w:tabs>
          <w:tab w:val="clear" w:pos="284"/>
          <w:tab w:val="left" w:pos="1134"/>
          <w:tab w:val="left" w:pos="2552"/>
        </w:tabs>
        <w:spacing w:before="0" w:after="0"/>
      </w:pPr>
      <w:r>
        <w:t xml:space="preserve">5 tennis </w:t>
      </w:r>
      <w:r>
        <w:tab/>
        <w:t xml:space="preserve">6 rainy </w:t>
      </w:r>
      <w:r w:rsidR="009B0E0D" w:rsidRPr="00C414F1">
        <w:tab/>
        <w:t xml:space="preserve">7 house </w:t>
      </w:r>
      <w:r w:rsidR="009B0E0D" w:rsidRPr="00C414F1">
        <w:tab/>
        <w:t>8 seven</w:t>
      </w:r>
    </w:p>
    <w:p w14:paraId="24F408B9" w14:textId="77777777" w:rsidR="00430669" w:rsidRDefault="00430669" w:rsidP="0023166C">
      <w:pPr>
        <w:spacing w:before="0" w:after="0"/>
      </w:pPr>
    </w:p>
    <w:p w14:paraId="40FF568E" w14:textId="77777777" w:rsidR="009B0E0D" w:rsidRPr="00C414F1" w:rsidRDefault="009B0E0D" w:rsidP="0023166C">
      <w:pPr>
        <w:spacing w:before="0" w:after="0"/>
      </w:pPr>
      <w:r w:rsidRPr="00C414F1">
        <w:t>6</w:t>
      </w:r>
    </w:p>
    <w:p w14:paraId="1EA86C04" w14:textId="77777777" w:rsidR="009B0E0D" w:rsidRPr="00C414F1" w:rsidRDefault="009B0E0D" w:rsidP="0023166C">
      <w:pPr>
        <w:tabs>
          <w:tab w:val="clear" w:pos="284"/>
          <w:tab w:val="left" w:pos="1134"/>
          <w:tab w:val="left" w:pos="2552"/>
        </w:tabs>
        <w:spacing w:before="0" w:after="0"/>
      </w:pPr>
      <w:r w:rsidRPr="00C414F1">
        <w:t>1 like </w:t>
      </w:r>
      <w:r w:rsidR="00430669">
        <w:t xml:space="preserve"> </w:t>
      </w:r>
      <w:r w:rsidR="00430669">
        <w:tab/>
        <w:t xml:space="preserve">2 love  </w:t>
      </w:r>
      <w:r w:rsidR="00430669">
        <w:tab/>
        <w:t xml:space="preserve">3 afraid  </w:t>
      </w:r>
      <w:r w:rsidR="00430669">
        <w:tab/>
        <w:t>4 great</w:t>
      </w:r>
      <w:r w:rsidR="00430669">
        <w:br/>
      </w:r>
      <w:r w:rsidRPr="00C414F1">
        <w:t>5 shopping</w:t>
      </w:r>
    </w:p>
    <w:p w14:paraId="3E44948B" w14:textId="77777777" w:rsidR="009B0E0D" w:rsidRPr="00C414F1" w:rsidRDefault="009B0E0D" w:rsidP="0023166C">
      <w:pPr>
        <w:spacing w:before="0" w:after="0"/>
      </w:pPr>
    </w:p>
    <w:p w14:paraId="68037016" w14:textId="77777777" w:rsidR="009B0E0D" w:rsidRPr="00C414F1" w:rsidRDefault="009669CC" w:rsidP="0023166C">
      <w:pPr>
        <w:pStyle w:val="Heading1"/>
        <w:spacing w:before="0" w:after="0"/>
        <w:rPr>
          <w:rFonts w:ascii="Helvetica" w:hAnsi="Helvetica" w:cs="Helvetica"/>
        </w:rPr>
      </w:pPr>
      <w:r>
        <w:rPr>
          <w:rFonts w:ascii="Helvetica" w:hAnsi="Helvetica" w:cs="Helvetica"/>
        </w:rPr>
        <w:br w:type="column"/>
      </w:r>
      <w:r w:rsidR="009B0E0D" w:rsidRPr="00C414F1">
        <w:rPr>
          <w:rFonts w:ascii="Helvetica" w:hAnsi="Helvetica" w:cs="Helvetica"/>
        </w:rPr>
        <w:t>Unit 11</w:t>
      </w:r>
    </w:p>
    <w:p w14:paraId="66EFE2CB" w14:textId="77777777" w:rsidR="009B0E0D" w:rsidRPr="00C414F1" w:rsidRDefault="009B0E0D" w:rsidP="0023166C">
      <w:pPr>
        <w:spacing w:before="0" w:after="0"/>
      </w:pPr>
      <w:r w:rsidRPr="00C414F1">
        <w:t>1</w:t>
      </w:r>
    </w:p>
    <w:p w14:paraId="1BDC67AE" w14:textId="77777777" w:rsidR="00435280" w:rsidRPr="00C414F1" w:rsidRDefault="009B0E0D" w:rsidP="0023166C">
      <w:pPr>
        <w:tabs>
          <w:tab w:val="clear" w:pos="284"/>
          <w:tab w:val="left" w:pos="1134"/>
          <w:tab w:val="left" w:pos="2552"/>
        </w:tabs>
        <w:spacing w:before="0" w:after="0"/>
      </w:pPr>
      <w:r w:rsidRPr="00C414F1">
        <w:t xml:space="preserve">1 believe </w:t>
      </w:r>
      <w:r w:rsidRPr="00C414F1">
        <w:tab/>
        <w:t>2</w:t>
      </w:r>
      <w:r w:rsidR="00416F49">
        <w:t xml:space="preserve"> predictions </w:t>
      </w:r>
      <w:r w:rsidR="00416F49">
        <w:tab/>
        <w:t xml:space="preserve">3 desks </w:t>
      </w:r>
      <w:r w:rsidR="00416F49">
        <w:tab/>
        <w:t xml:space="preserve">4 need </w:t>
      </w:r>
      <w:r w:rsidR="00416F49">
        <w:tab/>
      </w:r>
    </w:p>
    <w:p w14:paraId="71824132" w14:textId="77777777" w:rsidR="009B0E0D" w:rsidRPr="00C414F1" w:rsidRDefault="009B0E0D" w:rsidP="0023166C">
      <w:pPr>
        <w:tabs>
          <w:tab w:val="clear" w:pos="284"/>
          <w:tab w:val="left" w:pos="1134"/>
          <w:tab w:val="left" w:pos="2552"/>
        </w:tabs>
        <w:spacing w:before="0" w:after="0"/>
      </w:pPr>
      <w:r w:rsidRPr="00C414F1">
        <w:t xml:space="preserve">5 change </w:t>
      </w:r>
      <w:r w:rsidRPr="00C414F1">
        <w:tab/>
        <w:t xml:space="preserve">6 connect </w:t>
      </w:r>
      <w:r w:rsidRPr="00C414F1">
        <w:tab/>
        <w:t>7 brains </w:t>
      </w:r>
    </w:p>
    <w:p w14:paraId="2D0C03D7" w14:textId="77777777" w:rsidR="003B729C" w:rsidRDefault="003B729C" w:rsidP="0023166C">
      <w:pPr>
        <w:spacing w:before="0" w:after="0"/>
      </w:pPr>
    </w:p>
    <w:p w14:paraId="40FC1F81" w14:textId="77777777" w:rsidR="009B0E0D" w:rsidRPr="00C414F1" w:rsidRDefault="009B0E0D" w:rsidP="0023166C">
      <w:pPr>
        <w:spacing w:before="0" w:after="0"/>
      </w:pPr>
      <w:r w:rsidRPr="00C414F1">
        <w:t>2</w:t>
      </w:r>
    </w:p>
    <w:p w14:paraId="23516DE2" w14:textId="77777777" w:rsidR="009B0E0D" w:rsidRPr="00C414F1" w:rsidRDefault="009B0E0D" w:rsidP="0023166C">
      <w:pPr>
        <w:tabs>
          <w:tab w:val="clear" w:pos="284"/>
          <w:tab w:val="left" w:pos="567"/>
          <w:tab w:val="left" w:pos="1134"/>
          <w:tab w:val="left" w:pos="1701"/>
          <w:tab w:val="left" w:pos="2268"/>
          <w:tab w:val="left" w:pos="2835"/>
          <w:tab w:val="left" w:pos="3402"/>
          <w:tab w:val="left" w:pos="3969"/>
          <w:tab w:val="left" w:pos="4536"/>
        </w:tabs>
      </w:pPr>
      <w:r w:rsidRPr="00C414F1">
        <w:t>1 F</w:t>
      </w:r>
      <w:r w:rsidRPr="00C414F1">
        <w:tab/>
        <w:t>2 T</w:t>
      </w:r>
      <w:r w:rsidRPr="00C414F1">
        <w:tab/>
        <w:t>3 F</w:t>
      </w:r>
      <w:r w:rsidRPr="00C414F1">
        <w:tab/>
        <w:t>4 F</w:t>
      </w:r>
      <w:r w:rsidRPr="00C414F1">
        <w:tab/>
        <w:t>5 T</w:t>
      </w:r>
      <w:r w:rsidRPr="00C414F1">
        <w:tab/>
        <w:t>6 F</w:t>
      </w:r>
      <w:r w:rsidRPr="00C414F1">
        <w:tab/>
        <w:t>7 T</w:t>
      </w:r>
      <w:r w:rsidRPr="00C414F1">
        <w:tab/>
        <w:t>8 F</w:t>
      </w:r>
    </w:p>
    <w:p w14:paraId="05F13EA9" w14:textId="77777777" w:rsidR="00430669" w:rsidRDefault="00430669" w:rsidP="0023166C"/>
    <w:p w14:paraId="12FD9EC8" w14:textId="77777777" w:rsidR="009B0E0D" w:rsidRPr="00C414F1" w:rsidRDefault="009B0E0D" w:rsidP="0023166C">
      <w:r w:rsidRPr="00C414F1">
        <w:t>3</w:t>
      </w:r>
    </w:p>
    <w:p w14:paraId="26C119C7" w14:textId="77777777" w:rsidR="009B0E0D" w:rsidRPr="00C414F1" w:rsidRDefault="00F12C48" w:rsidP="0023166C">
      <w:r>
        <w:t>Checkmarks</w:t>
      </w:r>
      <w:r w:rsidR="009B0E0D" w:rsidRPr="00C414F1">
        <w:t>: 1, 2, 3, 4, 5, 8</w:t>
      </w:r>
    </w:p>
    <w:p w14:paraId="5906A6D5" w14:textId="77777777" w:rsidR="00430669" w:rsidRDefault="00430669" w:rsidP="0023166C"/>
    <w:p w14:paraId="6F3B146A" w14:textId="77777777" w:rsidR="009B0E0D" w:rsidRPr="00C414F1" w:rsidRDefault="009B0E0D" w:rsidP="0023166C">
      <w:r w:rsidRPr="00C414F1">
        <w:t>4</w:t>
      </w:r>
    </w:p>
    <w:p w14:paraId="488B1AF2" w14:textId="77777777" w:rsidR="009B0E0D" w:rsidRPr="00C414F1" w:rsidRDefault="009B0E0D" w:rsidP="0023166C">
      <w:pPr>
        <w:tabs>
          <w:tab w:val="clear" w:pos="284"/>
          <w:tab w:val="left" w:pos="567"/>
          <w:tab w:val="left" w:pos="1134"/>
          <w:tab w:val="left" w:pos="1701"/>
          <w:tab w:val="left" w:pos="2268"/>
          <w:tab w:val="left" w:pos="2835"/>
          <w:tab w:val="left" w:pos="3402"/>
          <w:tab w:val="left" w:pos="3969"/>
          <w:tab w:val="left" w:pos="4536"/>
        </w:tabs>
      </w:pPr>
      <w:r w:rsidRPr="00C414F1">
        <w:t>1 F</w:t>
      </w:r>
      <w:r w:rsidRPr="00C414F1">
        <w:tab/>
        <w:t>2 F</w:t>
      </w:r>
      <w:r w:rsidRPr="00C414F1">
        <w:tab/>
        <w:t>3 T</w:t>
      </w:r>
      <w:r w:rsidRPr="00C414F1">
        <w:tab/>
        <w:t>4 T</w:t>
      </w:r>
      <w:r w:rsidRPr="00C414F1">
        <w:tab/>
        <w:t>5 F</w:t>
      </w:r>
      <w:r w:rsidRPr="00C414F1">
        <w:tab/>
        <w:t>6 F</w:t>
      </w:r>
      <w:r w:rsidRPr="00C414F1">
        <w:tab/>
        <w:t>7 T</w:t>
      </w:r>
    </w:p>
    <w:p w14:paraId="1B959A3F" w14:textId="77777777" w:rsidR="00430669" w:rsidRDefault="00430669" w:rsidP="0023166C">
      <w:pPr>
        <w:tabs>
          <w:tab w:val="clear" w:pos="284"/>
          <w:tab w:val="left" w:pos="567"/>
          <w:tab w:val="left" w:pos="1134"/>
          <w:tab w:val="left" w:pos="1701"/>
          <w:tab w:val="left" w:pos="2268"/>
          <w:tab w:val="left" w:pos="2835"/>
          <w:tab w:val="left" w:pos="3402"/>
          <w:tab w:val="left" w:pos="3969"/>
          <w:tab w:val="left" w:pos="4536"/>
        </w:tabs>
      </w:pPr>
    </w:p>
    <w:p w14:paraId="554B1EAE" w14:textId="77777777" w:rsidR="009B0E0D" w:rsidRPr="00C414F1" w:rsidRDefault="009B0E0D" w:rsidP="0023166C">
      <w:pPr>
        <w:tabs>
          <w:tab w:val="clear" w:pos="284"/>
          <w:tab w:val="left" w:pos="567"/>
          <w:tab w:val="left" w:pos="1134"/>
          <w:tab w:val="left" w:pos="1701"/>
          <w:tab w:val="left" w:pos="2268"/>
          <w:tab w:val="left" w:pos="2835"/>
          <w:tab w:val="left" w:pos="3402"/>
          <w:tab w:val="left" w:pos="3969"/>
          <w:tab w:val="left" w:pos="4536"/>
        </w:tabs>
      </w:pPr>
      <w:r w:rsidRPr="00C414F1">
        <w:t>6</w:t>
      </w:r>
    </w:p>
    <w:p w14:paraId="3DE4D11A" w14:textId="77777777" w:rsidR="009B0E0D" w:rsidRPr="00C414F1" w:rsidRDefault="00430669" w:rsidP="0023166C">
      <w:pPr>
        <w:tabs>
          <w:tab w:val="left" w:pos="1134"/>
          <w:tab w:val="left" w:pos="2552"/>
          <w:tab w:val="left" w:pos="3828"/>
        </w:tabs>
      </w:pPr>
      <w:r>
        <w:t>1 right</w:t>
      </w:r>
      <w:r>
        <w:tab/>
        <w:t>2 shame</w:t>
      </w:r>
      <w:r>
        <w:tab/>
        <w:t>3 matter</w:t>
      </w:r>
      <w:r>
        <w:tab/>
        <w:t xml:space="preserve">4 </w:t>
      </w:r>
      <w:r w:rsidR="0085749C">
        <w:t>ear</w:t>
      </w:r>
      <w:r>
        <w:t>ache</w:t>
      </w:r>
      <w:r>
        <w:br/>
        <w:t>5 Poor</w:t>
      </w:r>
      <w:r>
        <w:tab/>
      </w:r>
      <w:r w:rsidR="009B0E0D" w:rsidRPr="00C414F1">
        <w:t>6 soon </w:t>
      </w:r>
    </w:p>
    <w:p w14:paraId="0E36AEC3" w14:textId="77777777" w:rsidR="009B0E0D" w:rsidRPr="00C414F1" w:rsidRDefault="009B0E0D" w:rsidP="0023166C"/>
    <w:p w14:paraId="62DB19EC" w14:textId="77777777" w:rsidR="009B0E0D" w:rsidRPr="00C414F1" w:rsidRDefault="009B0E0D" w:rsidP="0023166C">
      <w:pPr>
        <w:pStyle w:val="Heading1"/>
        <w:rPr>
          <w:rFonts w:ascii="Helvetica" w:hAnsi="Helvetica" w:cs="Helvetica"/>
        </w:rPr>
      </w:pPr>
      <w:r w:rsidRPr="00C414F1">
        <w:rPr>
          <w:rFonts w:ascii="Helvetica" w:hAnsi="Helvetica" w:cs="Helvetica"/>
        </w:rPr>
        <w:t>Unit 12</w:t>
      </w:r>
    </w:p>
    <w:p w14:paraId="0A7E5D96" w14:textId="77777777" w:rsidR="009B0E0D" w:rsidRPr="00C414F1" w:rsidRDefault="009B0E0D" w:rsidP="0023166C">
      <w:r w:rsidRPr="00C414F1">
        <w:t>1</w:t>
      </w:r>
    </w:p>
    <w:p w14:paraId="2CD8F7B8" w14:textId="77777777" w:rsidR="00435280" w:rsidRPr="00C414F1" w:rsidRDefault="009B0E0D" w:rsidP="0023166C">
      <w:pPr>
        <w:tabs>
          <w:tab w:val="left" w:pos="1560"/>
          <w:tab w:val="left" w:pos="3261"/>
        </w:tabs>
      </w:pPr>
      <w:r w:rsidRPr="00C414F1">
        <w:t>1 New York</w:t>
      </w:r>
      <w:r w:rsidRPr="00C414F1">
        <w:tab/>
        <w:t>2 Stonehenge</w:t>
      </w:r>
      <w:r w:rsidRPr="00C414F1">
        <w:tab/>
        <w:t>3 New Yor</w:t>
      </w:r>
      <w:r w:rsidR="00430669">
        <w:t>k</w:t>
      </w:r>
    </w:p>
    <w:p w14:paraId="1AA4187A" w14:textId="77777777" w:rsidR="00435280" w:rsidRPr="00C414F1" w:rsidRDefault="009B0E0D" w:rsidP="0023166C">
      <w:pPr>
        <w:tabs>
          <w:tab w:val="left" w:pos="1560"/>
          <w:tab w:val="left" w:pos="3261"/>
        </w:tabs>
      </w:pPr>
      <w:r w:rsidRPr="00C414F1">
        <w:t>4 the Great Barrier Reef</w:t>
      </w:r>
      <w:r w:rsidRPr="00C414F1">
        <w:tab/>
      </w:r>
      <w:r w:rsidR="00430669">
        <w:t>5 Stonehenge</w:t>
      </w:r>
    </w:p>
    <w:p w14:paraId="244BB080" w14:textId="77777777" w:rsidR="009B0E0D" w:rsidRPr="00C414F1" w:rsidRDefault="009B0E0D" w:rsidP="0023166C">
      <w:pPr>
        <w:tabs>
          <w:tab w:val="left" w:pos="1560"/>
          <w:tab w:val="left" w:pos="3261"/>
        </w:tabs>
      </w:pPr>
      <w:r w:rsidRPr="00C414F1">
        <w:t>6 The Great Barrier Reef</w:t>
      </w:r>
      <w:r w:rsidRPr="00C414F1">
        <w:tab/>
        <w:t>7 New York </w:t>
      </w:r>
    </w:p>
    <w:p w14:paraId="06BEF07A" w14:textId="77777777" w:rsidR="00430669" w:rsidRDefault="00430669" w:rsidP="0023166C"/>
    <w:p w14:paraId="661C20DB" w14:textId="77777777" w:rsidR="009B0E0D" w:rsidRPr="00C414F1" w:rsidRDefault="009B0E0D" w:rsidP="0023166C">
      <w:r w:rsidRPr="00C414F1">
        <w:t>2</w:t>
      </w:r>
    </w:p>
    <w:p w14:paraId="602555A9" w14:textId="77777777" w:rsidR="009B0E0D" w:rsidRPr="00C414F1" w:rsidRDefault="009B0E0D" w:rsidP="0023166C">
      <w:pPr>
        <w:tabs>
          <w:tab w:val="clear" w:pos="284"/>
          <w:tab w:val="left" w:pos="567"/>
          <w:tab w:val="left" w:pos="1134"/>
          <w:tab w:val="left" w:pos="1701"/>
          <w:tab w:val="left" w:pos="2268"/>
          <w:tab w:val="left" w:pos="2835"/>
          <w:tab w:val="left" w:pos="3402"/>
          <w:tab w:val="left" w:pos="3969"/>
          <w:tab w:val="left" w:pos="4536"/>
        </w:tabs>
      </w:pPr>
      <w:r w:rsidRPr="00C414F1">
        <w:t>1 e</w:t>
      </w:r>
      <w:r w:rsidRPr="00C414F1">
        <w:tab/>
        <w:t>2 h</w:t>
      </w:r>
      <w:r w:rsidRPr="00C414F1">
        <w:tab/>
        <w:t>3 a</w:t>
      </w:r>
      <w:r w:rsidRPr="00C414F1">
        <w:tab/>
        <w:t>4 d</w:t>
      </w:r>
      <w:r w:rsidRPr="00C414F1">
        <w:tab/>
        <w:t>5 g</w:t>
      </w:r>
      <w:r w:rsidRPr="00C414F1">
        <w:tab/>
        <w:t>6 b</w:t>
      </w:r>
      <w:r w:rsidRPr="00C414F1">
        <w:tab/>
        <w:t>7 f</w:t>
      </w:r>
      <w:r w:rsidRPr="00C414F1">
        <w:tab/>
        <w:t xml:space="preserve">8 </w:t>
      </w:r>
      <w:proofErr w:type="spellStart"/>
      <w:r w:rsidRPr="00C414F1">
        <w:t>i</w:t>
      </w:r>
      <w:proofErr w:type="spellEnd"/>
    </w:p>
    <w:p w14:paraId="13542803" w14:textId="77777777" w:rsidR="00430669" w:rsidRDefault="00430669" w:rsidP="0023166C"/>
    <w:p w14:paraId="1E8FB8FC" w14:textId="77777777" w:rsidR="009B0E0D" w:rsidRPr="00C414F1" w:rsidRDefault="009B0E0D" w:rsidP="0023166C">
      <w:r w:rsidRPr="00C414F1">
        <w:t>3</w:t>
      </w:r>
    </w:p>
    <w:p w14:paraId="0AB85060" w14:textId="77777777" w:rsidR="00435280" w:rsidRPr="00C414F1" w:rsidRDefault="009B0E0D" w:rsidP="0023166C">
      <w:pPr>
        <w:spacing w:before="0" w:after="0"/>
      </w:pPr>
      <w:r w:rsidRPr="00C414F1">
        <w:t xml:space="preserve">1 England </w:t>
      </w:r>
      <w:r w:rsidRPr="00C414F1">
        <w:tab/>
        <w:t xml:space="preserve">2 </w:t>
      </w:r>
      <w:r w:rsidR="003A3B4C">
        <w:t>S</w:t>
      </w:r>
      <w:r w:rsidR="003A3B4C" w:rsidRPr="00C414F1">
        <w:t xml:space="preserve">orry </w:t>
      </w:r>
      <w:r w:rsidRPr="00C414F1">
        <w:tab/>
      </w:r>
      <w:r w:rsidR="00435280" w:rsidRPr="00C414F1">
        <w:tab/>
      </w:r>
      <w:r w:rsidR="00416F49">
        <w:t xml:space="preserve">3 weather </w:t>
      </w:r>
      <w:r w:rsidR="00416F49">
        <w:tab/>
        <w:t xml:space="preserve">4 spider </w:t>
      </w:r>
    </w:p>
    <w:p w14:paraId="5BF02886" w14:textId="77777777" w:rsidR="009B0E0D" w:rsidRPr="00C414F1" w:rsidRDefault="009B0E0D" w:rsidP="0023166C">
      <w:pPr>
        <w:spacing w:before="0" w:after="0"/>
      </w:pPr>
      <w:r w:rsidRPr="00C414F1">
        <w:t xml:space="preserve">5 milk </w:t>
      </w:r>
      <w:r w:rsidRPr="00C414F1">
        <w:tab/>
      </w:r>
      <w:r w:rsidR="00435280" w:rsidRPr="00C414F1">
        <w:tab/>
      </w:r>
      <w:r w:rsidRPr="00C414F1">
        <w:t xml:space="preserve">6 phone(s) </w:t>
      </w:r>
      <w:r w:rsidRPr="00C414F1">
        <w:tab/>
        <w:t>7 Lake </w:t>
      </w:r>
    </w:p>
    <w:p w14:paraId="274F789E" w14:textId="77777777" w:rsidR="00430669" w:rsidRDefault="00430669" w:rsidP="0023166C"/>
    <w:p w14:paraId="2ED31A5E" w14:textId="77777777" w:rsidR="009B0E0D" w:rsidRPr="00C414F1" w:rsidRDefault="009B0E0D" w:rsidP="0023166C">
      <w:r w:rsidRPr="00C414F1">
        <w:t>4</w:t>
      </w:r>
    </w:p>
    <w:p w14:paraId="774A39DF" w14:textId="7C5EB5C3" w:rsidR="00435280" w:rsidRPr="00C414F1" w:rsidRDefault="009B0E0D" w:rsidP="00D8316F">
      <w:pPr>
        <w:tabs>
          <w:tab w:val="clear" w:pos="284"/>
          <w:tab w:val="left" w:pos="567"/>
          <w:tab w:val="left" w:pos="1134"/>
          <w:tab w:val="left" w:pos="1701"/>
          <w:tab w:val="left" w:pos="2268"/>
          <w:tab w:val="left" w:pos="2835"/>
          <w:tab w:val="left" w:pos="3402"/>
          <w:tab w:val="left" w:pos="3969"/>
        </w:tabs>
        <w:ind w:left="-57"/>
        <w:sectPr w:rsidR="00435280" w:rsidRPr="00C414F1" w:rsidSect="00435280">
          <w:headerReference w:type="default" r:id="rId11"/>
          <w:footerReference w:type="default" r:id="rId12"/>
          <w:type w:val="continuous"/>
          <w:pgSz w:w="11906" w:h="16838"/>
          <w:pgMar w:top="2410" w:right="566" w:bottom="709" w:left="567" w:header="0" w:footer="708" w:gutter="0"/>
          <w:cols w:num="2" w:space="426"/>
          <w:docGrid w:linePitch="360"/>
        </w:sectPr>
      </w:pPr>
      <w:r w:rsidRPr="00C414F1">
        <w:t>1 A</w:t>
      </w:r>
      <w:r w:rsidRPr="00C414F1">
        <w:tab/>
        <w:t>2 B</w:t>
      </w:r>
      <w:r w:rsidRPr="00C414F1">
        <w:tab/>
        <w:t>3 A</w:t>
      </w:r>
      <w:r w:rsidRPr="00C414F1">
        <w:tab/>
        <w:t>4 B</w:t>
      </w:r>
      <w:r w:rsidRPr="00C414F1">
        <w:tab/>
        <w:t>5 A</w:t>
      </w:r>
      <w:r w:rsidRPr="00C414F1">
        <w:tab/>
        <w:t>6 A</w:t>
      </w:r>
      <w:r w:rsidRPr="00C414F1">
        <w:tab/>
        <w:t>7 B</w:t>
      </w:r>
      <w:r w:rsidRPr="00C414F1">
        <w:tab/>
        <w:t>8 A</w:t>
      </w:r>
    </w:p>
    <w:p w14:paraId="5B8BAB96" w14:textId="2CF830B7" w:rsidR="00435280" w:rsidRPr="00C414F1" w:rsidRDefault="00430669" w:rsidP="00D8316F">
      <w:pPr>
        <w:pStyle w:val="Heading1"/>
        <w:spacing w:beforeLines="80" w:before="192" w:afterLines="80" w:after="192"/>
        <w:rPr>
          <w:rFonts w:ascii="Helvetica" w:hAnsi="Helvetica" w:cs="Helvetica"/>
        </w:rPr>
      </w:pPr>
      <w:r>
        <w:rPr>
          <w:rFonts w:ascii="Helvetica" w:hAnsi="Helvetica" w:cs="Helvetica"/>
        </w:rPr>
        <w:br w:type="page"/>
      </w:r>
      <w:r w:rsidR="00435280" w:rsidRPr="00C414F1">
        <w:rPr>
          <w:rFonts w:ascii="Helvetica" w:hAnsi="Helvetica" w:cs="Helvetica"/>
        </w:rPr>
        <w:lastRenderedPageBreak/>
        <w:t>WRITING AND SPEAKING ASSESSMENT SCALES</w:t>
      </w:r>
    </w:p>
    <w:p w14:paraId="18428F82" w14:textId="77777777" w:rsidR="00435280" w:rsidRPr="00C414F1" w:rsidRDefault="00435280" w:rsidP="00076E7F">
      <w:pPr>
        <w:spacing w:before="0" w:after="0"/>
      </w:pPr>
    </w:p>
    <w:p w14:paraId="4C8824EC" w14:textId="77777777" w:rsidR="00435280" w:rsidRPr="00C414F1" w:rsidRDefault="00435280" w:rsidP="00076E7F">
      <w:pPr>
        <w:spacing w:before="0" w:after="0"/>
      </w:pPr>
      <w:r w:rsidRPr="00C414F1">
        <w:t xml:space="preserve">The following Assessment Scales are taken from the Cambridge English Language Assessment Handbook for Cambridge English: Key for Schools. They are a useful tool for assessing your students’ performance in the Speaking and Writing sections of the </w:t>
      </w:r>
      <w:r w:rsidR="003A3B4C">
        <w:rPr>
          <w:i/>
        </w:rPr>
        <w:t xml:space="preserve">American </w:t>
      </w:r>
      <w:r w:rsidR="00430669">
        <w:rPr>
          <w:i/>
          <w:iCs/>
        </w:rPr>
        <w:t>Think 2</w:t>
      </w:r>
      <w:r w:rsidR="00430669" w:rsidRPr="00430669">
        <w:rPr>
          <w:i/>
          <w:iCs/>
          <w:vertAlign w:val="superscript"/>
        </w:rPr>
        <w:t>nd</w:t>
      </w:r>
      <w:r w:rsidR="00430669">
        <w:rPr>
          <w:i/>
          <w:iCs/>
        </w:rPr>
        <w:t xml:space="preserve"> Edition</w:t>
      </w:r>
      <w:r w:rsidRPr="00C414F1">
        <w:t xml:space="preserve"> Skills Tests.</w:t>
      </w:r>
    </w:p>
    <w:p w14:paraId="1DFD6281" w14:textId="77777777" w:rsidR="00435280" w:rsidRPr="00C414F1" w:rsidRDefault="00435280" w:rsidP="00076E7F">
      <w:pPr>
        <w:spacing w:before="0" w:after="0"/>
        <w:rPr>
          <w:b/>
        </w:rPr>
      </w:pPr>
    </w:p>
    <w:p w14:paraId="1CB8B081" w14:textId="77777777" w:rsidR="00435280" w:rsidRPr="00C414F1" w:rsidRDefault="00435280" w:rsidP="0023007D">
      <w:pPr>
        <w:pStyle w:val="Heading1"/>
        <w:spacing w:before="0" w:after="0"/>
        <w:rPr>
          <w:rFonts w:ascii="Helvetica" w:hAnsi="Helvetica" w:cs="Helvetica"/>
          <w:sz w:val="20"/>
          <w:szCs w:val="20"/>
        </w:rPr>
      </w:pPr>
      <w:r w:rsidRPr="00C414F1">
        <w:rPr>
          <w:rFonts w:ascii="Helvetica" w:hAnsi="Helvetica" w:cs="Helvetica"/>
          <w:sz w:val="20"/>
          <w:szCs w:val="20"/>
        </w:rPr>
        <w:t>SPEAKING</w:t>
      </w:r>
    </w:p>
    <w:p w14:paraId="7457FCD5" w14:textId="77777777" w:rsidR="00435280" w:rsidRPr="00C414F1" w:rsidRDefault="003A3B4C" w:rsidP="0023007D">
      <w:pPr>
        <w:pStyle w:val="Rubric"/>
        <w:spacing w:after="0"/>
        <w:ind w:left="0" w:firstLine="0"/>
        <w:rPr>
          <w:sz w:val="20"/>
          <w:szCs w:val="20"/>
        </w:rPr>
      </w:pPr>
      <w:r>
        <w:rPr>
          <w:sz w:val="20"/>
          <w:szCs w:val="20"/>
        </w:rPr>
        <w:t>Scor</w:t>
      </w:r>
      <w:r w:rsidRPr="00C414F1">
        <w:rPr>
          <w:sz w:val="20"/>
          <w:szCs w:val="20"/>
        </w:rPr>
        <w:t>ing</w:t>
      </w:r>
    </w:p>
    <w:p w14:paraId="6E8B6B84" w14:textId="77777777" w:rsidR="00435280" w:rsidRPr="00C414F1" w:rsidRDefault="00435280" w:rsidP="0023007D">
      <w:pPr>
        <w:spacing w:before="0" w:after="0"/>
        <w:rPr>
          <w:szCs w:val="20"/>
        </w:rPr>
      </w:pPr>
      <w:r w:rsidRPr="00C414F1">
        <w:rPr>
          <w:szCs w:val="20"/>
        </w:rPr>
        <w:t xml:space="preserve">The Speaking section of each </w:t>
      </w:r>
      <w:r w:rsidR="003A3B4C">
        <w:rPr>
          <w:i/>
          <w:szCs w:val="20"/>
        </w:rPr>
        <w:t xml:space="preserve">American </w:t>
      </w:r>
      <w:r w:rsidR="00430669">
        <w:rPr>
          <w:i/>
          <w:iCs/>
          <w:szCs w:val="20"/>
        </w:rPr>
        <w:t>Think 2</w:t>
      </w:r>
      <w:r w:rsidR="00430669" w:rsidRPr="00430669">
        <w:rPr>
          <w:i/>
          <w:iCs/>
          <w:szCs w:val="20"/>
          <w:vertAlign w:val="superscript"/>
        </w:rPr>
        <w:t>nd</w:t>
      </w:r>
      <w:r w:rsidR="00430669">
        <w:rPr>
          <w:i/>
          <w:iCs/>
          <w:szCs w:val="20"/>
        </w:rPr>
        <w:t xml:space="preserve"> Edition</w:t>
      </w:r>
      <w:r w:rsidRPr="00C414F1">
        <w:rPr>
          <w:szCs w:val="20"/>
        </w:rPr>
        <w:t xml:space="preserve"> Skills Test should be marked out of a total of 20.</w:t>
      </w:r>
    </w:p>
    <w:p w14:paraId="75A895C5" w14:textId="77777777" w:rsidR="00435280" w:rsidRPr="00C414F1" w:rsidRDefault="00435280" w:rsidP="0023007D">
      <w:pPr>
        <w:spacing w:before="0" w:after="0"/>
        <w:rPr>
          <w:szCs w:val="20"/>
        </w:rPr>
      </w:pPr>
    </w:p>
    <w:p w14:paraId="5F869948" w14:textId="77777777" w:rsidR="00435280" w:rsidRPr="00C414F1" w:rsidRDefault="00435280" w:rsidP="0023007D">
      <w:pPr>
        <w:spacing w:before="0" w:after="0"/>
        <w:rPr>
          <w:szCs w:val="20"/>
        </w:rPr>
      </w:pPr>
      <w:r w:rsidRPr="00C414F1">
        <w:rPr>
          <w:szCs w:val="20"/>
        </w:rPr>
        <w:t>Students should be awarded a maximum of five points for each of the following four criteria:</w:t>
      </w:r>
    </w:p>
    <w:p w14:paraId="49B33C97" w14:textId="77777777" w:rsidR="00435280" w:rsidRPr="00C414F1" w:rsidRDefault="00435280" w:rsidP="0023007D">
      <w:pPr>
        <w:spacing w:before="0" w:after="0"/>
        <w:rPr>
          <w:szCs w:val="20"/>
        </w:rPr>
      </w:pPr>
      <w:r w:rsidRPr="00C414F1">
        <w:rPr>
          <w:szCs w:val="20"/>
        </w:rPr>
        <w:t>• Grammar and Vocabulary</w:t>
      </w:r>
      <w:r w:rsidRPr="00C414F1">
        <w:rPr>
          <w:szCs w:val="20"/>
        </w:rPr>
        <w:t> </w:t>
      </w:r>
      <w:r w:rsidRPr="00C414F1">
        <w:rPr>
          <w:szCs w:val="20"/>
        </w:rPr>
        <w:t xml:space="preserve"> Pronunciation</w:t>
      </w:r>
      <w:r w:rsidRPr="00C414F1">
        <w:rPr>
          <w:szCs w:val="20"/>
        </w:rPr>
        <w:t> </w:t>
      </w:r>
      <w:r w:rsidRPr="00C414F1">
        <w:rPr>
          <w:szCs w:val="20"/>
        </w:rPr>
        <w:t xml:space="preserve"> Interactive Communication</w:t>
      </w:r>
      <w:r w:rsidRPr="00C414F1">
        <w:rPr>
          <w:szCs w:val="20"/>
        </w:rPr>
        <w:t> </w:t>
      </w:r>
      <w:r w:rsidRPr="00C414F1">
        <w:rPr>
          <w:szCs w:val="20"/>
        </w:rPr>
        <w:t xml:space="preserve"> Global Achievement</w:t>
      </w:r>
    </w:p>
    <w:tbl>
      <w:tblPr>
        <w:tblW w:w="10787" w:type="dxa"/>
        <w:tblCellMar>
          <w:left w:w="0" w:type="dxa"/>
          <w:right w:w="0" w:type="dxa"/>
        </w:tblCellMar>
        <w:tblLook w:val="04A0" w:firstRow="1" w:lastRow="0" w:firstColumn="1" w:lastColumn="0" w:noHBand="0" w:noVBand="1"/>
      </w:tblPr>
      <w:tblGrid>
        <w:gridCol w:w="365"/>
        <w:gridCol w:w="3295"/>
        <w:gridCol w:w="2858"/>
        <w:gridCol w:w="2977"/>
        <w:gridCol w:w="1292"/>
      </w:tblGrid>
      <w:tr w:rsidR="00435280" w:rsidRPr="00C414F1" w14:paraId="644E20C3" w14:textId="77777777" w:rsidTr="00076E7F">
        <w:tc>
          <w:tcPr>
            <w:tcW w:w="0" w:type="auto"/>
            <w:tcBorders>
              <w:top w:val="single" w:sz="2" w:space="0" w:color="000000"/>
              <w:left w:val="single" w:sz="2" w:space="0" w:color="000000"/>
              <w:bottom w:val="single" w:sz="2" w:space="0" w:color="000000"/>
              <w:right w:val="single" w:sz="2" w:space="0" w:color="000000"/>
            </w:tcBorders>
            <w:tcMar>
              <w:top w:w="60" w:type="dxa"/>
              <w:left w:w="60" w:type="dxa"/>
              <w:bottom w:w="60" w:type="dxa"/>
              <w:right w:w="60" w:type="dxa"/>
            </w:tcMar>
            <w:hideMark/>
          </w:tcPr>
          <w:p w14:paraId="7C285A19" w14:textId="77777777" w:rsidR="00435280" w:rsidRPr="00C414F1" w:rsidRDefault="00435280" w:rsidP="0023007D">
            <w:pPr>
              <w:spacing w:before="0" w:after="0"/>
              <w:rPr>
                <w:szCs w:val="20"/>
              </w:rPr>
            </w:pPr>
            <w:r w:rsidRPr="00C414F1">
              <w:rPr>
                <w:szCs w:val="20"/>
              </w:rPr>
              <w:t>A2</w:t>
            </w:r>
          </w:p>
        </w:tc>
        <w:tc>
          <w:tcPr>
            <w:tcW w:w="3295" w:type="dxa"/>
            <w:tcBorders>
              <w:top w:val="single" w:sz="2" w:space="0" w:color="000000"/>
              <w:left w:val="single" w:sz="2" w:space="0" w:color="000000"/>
              <w:bottom w:val="single" w:sz="2" w:space="0" w:color="000000"/>
              <w:right w:val="single" w:sz="2" w:space="0" w:color="000000"/>
            </w:tcBorders>
            <w:tcMar>
              <w:top w:w="60" w:type="dxa"/>
              <w:left w:w="60" w:type="dxa"/>
              <w:bottom w:w="60" w:type="dxa"/>
              <w:right w:w="60" w:type="dxa"/>
            </w:tcMar>
            <w:hideMark/>
          </w:tcPr>
          <w:p w14:paraId="33156AD7" w14:textId="77777777" w:rsidR="00435280" w:rsidRPr="00C414F1" w:rsidRDefault="00435280" w:rsidP="0023007D">
            <w:pPr>
              <w:spacing w:before="0" w:after="0"/>
              <w:rPr>
                <w:szCs w:val="20"/>
              </w:rPr>
            </w:pPr>
            <w:r w:rsidRPr="00C414F1">
              <w:rPr>
                <w:szCs w:val="20"/>
              </w:rPr>
              <w:t>Grammar and Vocabulary</w:t>
            </w:r>
          </w:p>
        </w:tc>
        <w:tc>
          <w:tcPr>
            <w:tcW w:w="2858" w:type="dxa"/>
            <w:tcBorders>
              <w:top w:val="single" w:sz="2" w:space="0" w:color="000000"/>
              <w:left w:val="single" w:sz="2" w:space="0" w:color="000000"/>
              <w:bottom w:val="single" w:sz="2" w:space="0" w:color="000000"/>
              <w:right w:val="single" w:sz="2" w:space="0" w:color="000000"/>
            </w:tcBorders>
            <w:tcMar>
              <w:top w:w="60" w:type="dxa"/>
              <w:left w:w="60" w:type="dxa"/>
              <w:bottom w:w="60" w:type="dxa"/>
              <w:right w:w="60" w:type="dxa"/>
            </w:tcMar>
            <w:hideMark/>
          </w:tcPr>
          <w:p w14:paraId="57B09A63" w14:textId="77777777" w:rsidR="00435280" w:rsidRPr="00C414F1" w:rsidRDefault="00435280" w:rsidP="0023007D">
            <w:pPr>
              <w:spacing w:before="0" w:after="0"/>
              <w:rPr>
                <w:szCs w:val="20"/>
              </w:rPr>
            </w:pPr>
            <w:r w:rsidRPr="00C414F1">
              <w:rPr>
                <w:szCs w:val="20"/>
              </w:rPr>
              <w:t>Pronunciation</w:t>
            </w:r>
          </w:p>
        </w:tc>
        <w:tc>
          <w:tcPr>
            <w:tcW w:w="2977" w:type="dxa"/>
            <w:tcBorders>
              <w:top w:val="single" w:sz="2" w:space="0" w:color="000000"/>
              <w:left w:val="single" w:sz="2" w:space="0" w:color="000000"/>
              <w:bottom w:val="single" w:sz="2" w:space="0" w:color="000000"/>
              <w:right w:val="single" w:sz="2" w:space="0" w:color="000000"/>
            </w:tcBorders>
            <w:tcMar>
              <w:top w:w="60" w:type="dxa"/>
              <w:left w:w="60" w:type="dxa"/>
              <w:bottom w:w="60" w:type="dxa"/>
              <w:right w:w="60" w:type="dxa"/>
            </w:tcMar>
            <w:hideMark/>
          </w:tcPr>
          <w:p w14:paraId="2D1FB177" w14:textId="77777777" w:rsidR="00435280" w:rsidRPr="00C414F1" w:rsidRDefault="00435280" w:rsidP="0023007D">
            <w:pPr>
              <w:spacing w:before="0" w:after="0"/>
              <w:rPr>
                <w:szCs w:val="20"/>
              </w:rPr>
            </w:pPr>
            <w:r w:rsidRPr="00C414F1">
              <w:rPr>
                <w:szCs w:val="20"/>
              </w:rPr>
              <w:t>Interactive Communication</w:t>
            </w:r>
          </w:p>
        </w:tc>
        <w:tc>
          <w:tcPr>
            <w:tcW w:w="1292" w:type="dxa"/>
            <w:tcBorders>
              <w:top w:val="single" w:sz="2" w:space="0" w:color="000000"/>
              <w:left w:val="single" w:sz="2" w:space="0" w:color="000000"/>
              <w:bottom w:val="single" w:sz="2" w:space="0" w:color="000000"/>
              <w:right w:val="single" w:sz="2" w:space="0" w:color="000000"/>
            </w:tcBorders>
            <w:tcMar>
              <w:top w:w="60" w:type="dxa"/>
              <w:left w:w="60" w:type="dxa"/>
              <w:bottom w:w="60" w:type="dxa"/>
              <w:right w:w="60" w:type="dxa"/>
            </w:tcMar>
            <w:hideMark/>
          </w:tcPr>
          <w:p w14:paraId="33E7F27B" w14:textId="77777777" w:rsidR="00435280" w:rsidRPr="00C414F1" w:rsidRDefault="00435280" w:rsidP="0023007D">
            <w:pPr>
              <w:spacing w:before="0" w:after="0"/>
              <w:rPr>
                <w:szCs w:val="20"/>
              </w:rPr>
            </w:pPr>
            <w:r w:rsidRPr="00C414F1">
              <w:rPr>
                <w:szCs w:val="20"/>
              </w:rPr>
              <w:t>Global Achievement</w:t>
            </w:r>
          </w:p>
        </w:tc>
      </w:tr>
      <w:tr w:rsidR="00435280" w:rsidRPr="00C414F1" w14:paraId="28B82660" w14:textId="77777777" w:rsidTr="00217248">
        <w:tc>
          <w:tcPr>
            <w:tcW w:w="0" w:type="auto"/>
            <w:tcBorders>
              <w:top w:val="single" w:sz="2" w:space="0" w:color="000000"/>
              <w:left w:val="single" w:sz="2" w:space="0" w:color="000000"/>
              <w:bottom w:val="single" w:sz="2" w:space="0" w:color="000000"/>
              <w:right w:val="single" w:sz="2" w:space="0" w:color="000000"/>
            </w:tcBorders>
            <w:tcMar>
              <w:top w:w="60" w:type="dxa"/>
              <w:left w:w="60" w:type="dxa"/>
              <w:bottom w:w="60" w:type="dxa"/>
              <w:right w:w="60" w:type="dxa"/>
            </w:tcMar>
            <w:hideMark/>
          </w:tcPr>
          <w:p w14:paraId="244BCF01" w14:textId="77777777" w:rsidR="00435280" w:rsidRPr="00C414F1" w:rsidRDefault="00435280" w:rsidP="0023007D">
            <w:pPr>
              <w:spacing w:before="0" w:after="0"/>
              <w:rPr>
                <w:szCs w:val="20"/>
              </w:rPr>
            </w:pPr>
            <w:r w:rsidRPr="00C414F1">
              <w:rPr>
                <w:szCs w:val="20"/>
              </w:rPr>
              <w:t>5</w:t>
            </w:r>
          </w:p>
        </w:tc>
        <w:tc>
          <w:tcPr>
            <w:tcW w:w="3295" w:type="dxa"/>
            <w:tcBorders>
              <w:top w:val="single" w:sz="2" w:space="0" w:color="000000"/>
              <w:left w:val="single" w:sz="2" w:space="0" w:color="000000"/>
              <w:bottom w:val="single" w:sz="2" w:space="0" w:color="000000"/>
              <w:right w:val="single" w:sz="2" w:space="0" w:color="000000"/>
            </w:tcBorders>
            <w:tcMar>
              <w:top w:w="60" w:type="dxa"/>
              <w:left w:w="60" w:type="dxa"/>
              <w:bottom w:w="60" w:type="dxa"/>
              <w:right w:w="60" w:type="dxa"/>
            </w:tcMar>
            <w:hideMark/>
          </w:tcPr>
          <w:p w14:paraId="0B511E00" w14:textId="77777777" w:rsidR="00435280" w:rsidRPr="00C414F1" w:rsidRDefault="00435280" w:rsidP="0023007D">
            <w:pPr>
              <w:spacing w:before="0" w:after="0"/>
              <w:rPr>
                <w:szCs w:val="20"/>
              </w:rPr>
            </w:pPr>
            <w:r w:rsidRPr="00C414F1">
              <w:rPr>
                <w:szCs w:val="20"/>
              </w:rPr>
              <w:t>• Shows a good degree of control of simple grammatical forms.</w:t>
            </w:r>
          </w:p>
          <w:p w14:paraId="41F8A829" w14:textId="77777777" w:rsidR="00435280" w:rsidRPr="00C414F1" w:rsidRDefault="00435280" w:rsidP="0023007D">
            <w:pPr>
              <w:spacing w:before="0" w:after="0"/>
              <w:rPr>
                <w:szCs w:val="20"/>
              </w:rPr>
            </w:pPr>
            <w:r w:rsidRPr="00C414F1">
              <w:rPr>
                <w:szCs w:val="20"/>
              </w:rPr>
              <w:t>• Uses a range of appropriate vocabulary when talking about everyday situations.</w:t>
            </w:r>
          </w:p>
        </w:tc>
        <w:tc>
          <w:tcPr>
            <w:tcW w:w="2858" w:type="dxa"/>
            <w:tcBorders>
              <w:top w:val="single" w:sz="2" w:space="0" w:color="000000"/>
              <w:left w:val="single" w:sz="2" w:space="0" w:color="000000"/>
              <w:bottom w:val="single" w:sz="2" w:space="0" w:color="000000"/>
              <w:right w:val="single" w:sz="2" w:space="0" w:color="000000"/>
            </w:tcBorders>
            <w:tcMar>
              <w:top w:w="60" w:type="dxa"/>
              <w:left w:w="60" w:type="dxa"/>
              <w:bottom w:w="60" w:type="dxa"/>
              <w:right w:w="60" w:type="dxa"/>
            </w:tcMar>
            <w:hideMark/>
          </w:tcPr>
          <w:p w14:paraId="7B5815A4" w14:textId="30AB5CBA" w:rsidR="00435280" w:rsidRPr="00C414F1" w:rsidRDefault="00435280" w:rsidP="0023007D">
            <w:pPr>
              <w:spacing w:before="0" w:after="0"/>
              <w:rPr>
                <w:szCs w:val="20"/>
              </w:rPr>
            </w:pPr>
            <w:r w:rsidRPr="00C414F1">
              <w:rPr>
                <w:szCs w:val="20"/>
              </w:rPr>
              <w:t>• Is mostly intelligible and has some control of phonological features at both utterance and word levels.</w:t>
            </w:r>
          </w:p>
        </w:tc>
        <w:tc>
          <w:tcPr>
            <w:tcW w:w="2977" w:type="dxa"/>
            <w:tcBorders>
              <w:top w:val="single" w:sz="2" w:space="0" w:color="000000"/>
              <w:left w:val="single" w:sz="2" w:space="0" w:color="000000"/>
              <w:bottom w:val="single" w:sz="2" w:space="0" w:color="000000"/>
              <w:right w:val="single" w:sz="2" w:space="0" w:color="000000"/>
            </w:tcBorders>
            <w:tcMar>
              <w:top w:w="60" w:type="dxa"/>
              <w:left w:w="60" w:type="dxa"/>
              <w:bottom w:w="60" w:type="dxa"/>
              <w:right w:w="60" w:type="dxa"/>
            </w:tcMar>
            <w:hideMark/>
          </w:tcPr>
          <w:p w14:paraId="7D43323B" w14:textId="77777777" w:rsidR="00435280" w:rsidRPr="00C414F1" w:rsidRDefault="00435280" w:rsidP="0023007D">
            <w:pPr>
              <w:spacing w:before="0" w:after="0"/>
              <w:rPr>
                <w:szCs w:val="20"/>
              </w:rPr>
            </w:pPr>
            <w:r w:rsidRPr="00C414F1">
              <w:rPr>
                <w:szCs w:val="20"/>
              </w:rPr>
              <w:t>• Maintains simple exchanges.</w:t>
            </w:r>
          </w:p>
          <w:p w14:paraId="15EAF2CE" w14:textId="77777777" w:rsidR="00435280" w:rsidRPr="00C414F1" w:rsidRDefault="00435280" w:rsidP="0023007D">
            <w:pPr>
              <w:spacing w:before="0" w:after="0"/>
              <w:rPr>
                <w:szCs w:val="20"/>
              </w:rPr>
            </w:pPr>
            <w:r w:rsidRPr="00C414F1">
              <w:rPr>
                <w:szCs w:val="20"/>
              </w:rPr>
              <w:t>• Requires very little prompting and support.</w:t>
            </w:r>
          </w:p>
        </w:tc>
        <w:tc>
          <w:tcPr>
            <w:tcW w:w="1292" w:type="dxa"/>
            <w:tcBorders>
              <w:top w:val="single" w:sz="2" w:space="0" w:color="000000"/>
              <w:left w:val="single" w:sz="2" w:space="0" w:color="000000"/>
              <w:bottom w:val="single" w:sz="4" w:space="0" w:color="auto"/>
              <w:right w:val="single" w:sz="2" w:space="0" w:color="000000"/>
            </w:tcBorders>
            <w:tcMar>
              <w:top w:w="60" w:type="dxa"/>
              <w:left w:w="60" w:type="dxa"/>
              <w:bottom w:w="60" w:type="dxa"/>
              <w:right w:w="60" w:type="dxa"/>
            </w:tcMar>
            <w:hideMark/>
          </w:tcPr>
          <w:p w14:paraId="71717591" w14:textId="77777777" w:rsidR="00435280" w:rsidRPr="00C414F1" w:rsidRDefault="00435280" w:rsidP="0023007D">
            <w:pPr>
              <w:spacing w:before="0" w:after="0"/>
              <w:rPr>
                <w:szCs w:val="20"/>
              </w:rPr>
            </w:pPr>
            <w:r w:rsidRPr="00C414F1">
              <w:rPr>
                <w:szCs w:val="20"/>
              </w:rPr>
              <w:t>• Completes all aspects of the task with further detail.</w:t>
            </w:r>
          </w:p>
        </w:tc>
      </w:tr>
      <w:tr w:rsidR="00076E7F" w:rsidRPr="00C414F1" w14:paraId="052D9E29" w14:textId="77777777" w:rsidTr="00217248">
        <w:tc>
          <w:tcPr>
            <w:tcW w:w="0" w:type="auto"/>
            <w:tcBorders>
              <w:top w:val="single" w:sz="2" w:space="0" w:color="000000"/>
              <w:left w:val="single" w:sz="2" w:space="0" w:color="000000"/>
              <w:bottom w:val="single" w:sz="2" w:space="0" w:color="000000"/>
              <w:right w:val="single" w:sz="2" w:space="0" w:color="000000"/>
            </w:tcBorders>
            <w:tcMar>
              <w:top w:w="60" w:type="dxa"/>
              <w:left w:w="60" w:type="dxa"/>
              <w:bottom w:w="60" w:type="dxa"/>
              <w:right w:w="60" w:type="dxa"/>
            </w:tcMar>
            <w:hideMark/>
          </w:tcPr>
          <w:p w14:paraId="3BA4FD87" w14:textId="77777777" w:rsidR="00076E7F" w:rsidRPr="00C414F1" w:rsidRDefault="00076E7F" w:rsidP="0023007D">
            <w:pPr>
              <w:spacing w:before="0" w:after="0"/>
              <w:rPr>
                <w:szCs w:val="20"/>
              </w:rPr>
            </w:pPr>
            <w:r w:rsidRPr="00C414F1">
              <w:rPr>
                <w:szCs w:val="20"/>
              </w:rPr>
              <w:t>4</w:t>
            </w:r>
          </w:p>
        </w:tc>
        <w:tc>
          <w:tcPr>
            <w:tcW w:w="6153" w:type="dxa"/>
            <w:gridSpan w:val="2"/>
            <w:tcBorders>
              <w:top w:val="single" w:sz="2" w:space="0" w:color="000000"/>
              <w:left w:val="single" w:sz="2" w:space="0" w:color="000000"/>
              <w:bottom w:val="single" w:sz="2" w:space="0" w:color="000000"/>
            </w:tcBorders>
            <w:tcMar>
              <w:top w:w="60" w:type="dxa"/>
              <w:left w:w="60" w:type="dxa"/>
              <w:bottom w:w="60" w:type="dxa"/>
              <w:right w:w="60" w:type="dxa"/>
            </w:tcMar>
            <w:hideMark/>
          </w:tcPr>
          <w:p w14:paraId="439EF6EA" w14:textId="77777777" w:rsidR="00076E7F" w:rsidRPr="00C414F1" w:rsidRDefault="00076E7F" w:rsidP="0023007D">
            <w:pPr>
              <w:spacing w:before="0" w:after="0"/>
              <w:rPr>
                <w:szCs w:val="20"/>
              </w:rPr>
            </w:pPr>
            <w:r w:rsidRPr="00C414F1">
              <w:rPr>
                <w:i/>
                <w:iCs/>
                <w:szCs w:val="20"/>
              </w:rPr>
              <w:t>Performance shares features of Bands 3 and 5.</w:t>
            </w:r>
          </w:p>
        </w:tc>
        <w:tc>
          <w:tcPr>
            <w:tcW w:w="2977" w:type="dxa"/>
            <w:vAlign w:val="center"/>
            <w:hideMark/>
          </w:tcPr>
          <w:p w14:paraId="447344CD" w14:textId="77777777" w:rsidR="00076E7F" w:rsidRPr="00C414F1" w:rsidRDefault="00076E7F" w:rsidP="0023007D">
            <w:pPr>
              <w:spacing w:before="0" w:after="0"/>
              <w:rPr>
                <w:szCs w:val="20"/>
              </w:rPr>
            </w:pPr>
          </w:p>
        </w:tc>
        <w:tc>
          <w:tcPr>
            <w:tcW w:w="1292" w:type="dxa"/>
            <w:tcBorders>
              <w:top w:val="single" w:sz="4" w:space="0" w:color="auto"/>
              <w:right w:val="single" w:sz="4" w:space="0" w:color="auto"/>
            </w:tcBorders>
            <w:vAlign w:val="center"/>
            <w:hideMark/>
          </w:tcPr>
          <w:p w14:paraId="1523457E" w14:textId="77777777" w:rsidR="00076E7F" w:rsidRPr="00C414F1" w:rsidRDefault="00076E7F" w:rsidP="0023007D">
            <w:pPr>
              <w:spacing w:before="0" w:after="0"/>
              <w:rPr>
                <w:szCs w:val="20"/>
              </w:rPr>
            </w:pPr>
          </w:p>
        </w:tc>
      </w:tr>
      <w:tr w:rsidR="00435280" w:rsidRPr="00C414F1" w14:paraId="79156081" w14:textId="77777777" w:rsidTr="00217248">
        <w:tc>
          <w:tcPr>
            <w:tcW w:w="0" w:type="auto"/>
            <w:tcBorders>
              <w:top w:val="single" w:sz="2" w:space="0" w:color="000000"/>
              <w:left w:val="single" w:sz="2" w:space="0" w:color="000000"/>
              <w:bottom w:val="single" w:sz="2" w:space="0" w:color="000000"/>
              <w:right w:val="single" w:sz="2" w:space="0" w:color="000000"/>
            </w:tcBorders>
            <w:tcMar>
              <w:top w:w="60" w:type="dxa"/>
              <w:left w:w="60" w:type="dxa"/>
              <w:bottom w:w="60" w:type="dxa"/>
              <w:right w:w="60" w:type="dxa"/>
            </w:tcMar>
            <w:hideMark/>
          </w:tcPr>
          <w:p w14:paraId="421944E4" w14:textId="77777777" w:rsidR="00435280" w:rsidRPr="00C414F1" w:rsidRDefault="00435280" w:rsidP="0023007D">
            <w:pPr>
              <w:spacing w:before="0" w:after="0"/>
              <w:rPr>
                <w:szCs w:val="20"/>
              </w:rPr>
            </w:pPr>
            <w:r w:rsidRPr="00C414F1">
              <w:rPr>
                <w:szCs w:val="20"/>
              </w:rPr>
              <w:t>3</w:t>
            </w:r>
          </w:p>
        </w:tc>
        <w:tc>
          <w:tcPr>
            <w:tcW w:w="3295" w:type="dxa"/>
            <w:tcBorders>
              <w:top w:val="single" w:sz="2" w:space="0" w:color="000000"/>
              <w:left w:val="single" w:sz="2" w:space="0" w:color="000000"/>
              <w:bottom w:val="single" w:sz="2" w:space="0" w:color="000000"/>
              <w:right w:val="single" w:sz="2" w:space="0" w:color="000000"/>
            </w:tcBorders>
            <w:tcMar>
              <w:top w:w="60" w:type="dxa"/>
              <w:left w:w="60" w:type="dxa"/>
              <w:bottom w:w="60" w:type="dxa"/>
              <w:right w:w="60" w:type="dxa"/>
            </w:tcMar>
            <w:hideMark/>
          </w:tcPr>
          <w:p w14:paraId="5E74A8EE" w14:textId="77777777" w:rsidR="00435280" w:rsidRPr="00C414F1" w:rsidRDefault="00435280" w:rsidP="0023007D">
            <w:pPr>
              <w:spacing w:before="0" w:after="0"/>
              <w:rPr>
                <w:szCs w:val="20"/>
              </w:rPr>
            </w:pPr>
            <w:r w:rsidRPr="00C414F1">
              <w:rPr>
                <w:szCs w:val="20"/>
              </w:rPr>
              <w:t>• Shows sufficient control of simple grammatical forms.</w:t>
            </w:r>
          </w:p>
          <w:p w14:paraId="3C81A4F4" w14:textId="77777777" w:rsidR="00435280" w:rsidRPr="00C414F1" w:rsidRDefault="00435280" w:rsidP="0023007D">
            <w:pPr>
              <w:spacing w:before="0" w:after="0"/>
              <w:rPr>
                <w:szCs w:val="20"/>
              </w:rPr>
            </w:pPr>
            <w:r w:rsidRPr="00C414F1">
              <w:rPr>
                <w:szCs w:val="20"/>
              </w:rPr>
              <w:t>• Uses appropriate vocabulary to talk about everyday situations.</w:t>
            </w:r>
          </w:p>
        </w:tc>
        <w:tc>
          <w:tcPr>
            <w:tcW w:w="2858" w:type="dxa"/>
            <w:tcBorders>
              <w:top w:val="single" w:sz="2" w:space="0" w:color="000000"/>
              <w:left w:val="single" w:sz="2" w:space="0" w:color="000000"/>
              <w:bottom w:val="single" w:sz="2" w:space="0" w:color="000000"/>
              <w:right w:val="single" w:sz="2" w:space="0" w:color="000000"/>
            </w:tcBorders>
            <w:tcMar>
              <w:top w:w="60" w:type="dxa"/>
              <w:left w:w="60" w:type="dxa"/>
              <w:bottom w:w="60" w:type="dxa"/>
              <w:right w:w="60" w:type="dxa"/>
            </w:tcMar>
            <w:hideMark/>
          </w:tcPr>
          <w:p w14:paraId="54A1ED18" w14:textId="77777777" w:rsidR="00435280" w:rsidRPr="00C414F1" w:rsidRDefault="00435280" w:rsidP="0023007D">
            <w:pPr>
              <w:spacing w:before="0" w:after="0"/>
              <w:rPr>
                <w:szCs w:val="20"/>
              </w:rPr>
            </w:pPr>
            <w:r w:rsidRPr="00C414F1">
              <w:rPr>
                <w:szCs w:val="20"/>
              </w:rPr>
              <w:t>• Is mostly intelligible, despite limited control of phonological features.</w:t>
            </w:r>
          </w:p>
        </w:tc>
        <w:tc>
          <w:tcPr>
            <w:tcW w:w="2977" w:type="dxa"/>
            <w:tcBorders>
              <w:top w:val="single" w:sz="2" w:space="0" w:color="000000"/>
              <w:left w:val="single" w:sz="2" w:space="0" w:color="000000"/>
              <w:bottom w:val="single" w:sz="2" w:space="0" w:color="000000"/>
              <w:right w:val="single" w:sz="2" w:space="0" w:color="000000"/>
            </w:tcBorders>
            <w:tcMar>
              <w:top w:w="60" w:type="dxa"/>
              <w:left w:w="60" w:type="dxa"/>
              <w:bottom w:w="60" w:type="dxa"/>
              <w:right w:w="60" w:type="dxa"/>
            </w:tcMar>
            <w:hideMark/>
          </w:tcPr>
          <w:p w14:paraId="6311A45B" w14:textId="77777777" w:rsidR="00435280" w:rsidRPr="00C414F1" w:rsidRDefault="00435280" w:rsidP="0023007D">
            <w:pPr>
              <w:spacing w:before="0" w:after="0"/>
              <w:rPr>
                <w:szCs w:val="20"/>
              </w:rPr>
            </w:pPr>
            <w:r w:rsidRPr="00C414F1">
              <w:rPr>
                <w:szCs w:val="20"/>
              </w:rPr>
              <w:t>• Maintains simple exchanges, despite some difficulty.</w:t>
            </w:r>
          </w:p>
          <w:p w14:paraId="36DB33D1" w14:textId="77777777" w:rsidR="00435280" w:rsidRPr="00C414F1" w:rsidRDefault="00435280" w:rsidP="0023007D">
            <w:pPr>
              <w:spacing w:before="0" w:after="0"/>
              <w:rPr>
                <w:szCs w:val="20"/>
              </w:rPr>
            </w:pPr>
            <w:r w:rsidRPr="00C414F1">
              <w:rPr>
                <w:szCs w:val="20"/>
              </w:rPr>
              <w:t>• Requires prompting and support.</w:t>
            </w:r>
          </w:p>
        </w:tc>
        <w:tc>
          <w:tcPr>
            <w:tcW w:w="1292" w:type="dxa"/>
            <w:tcBorders>
              <w:top w:val="single" w:sz="2" w:space="0" w:color="000000"/>
              <w:left w:val="single" w:sz="2" w:space="0" w:color="000000"/>
              <w:bottom w:val="single" w:sz="4" w:space="0" w:color="auto"/>
              <w:right w:val="single" w:sz="2" w:space="0" w:color="000000"/>
            </w:tcBorders>
            <w:tcMar>
              <w:top w:w="60" w:type="dxa"/>
              <w:left w:w="60" w:type="dxa"/>
              <w:bottom w:w="60" w:type="dxa"/>
              <w:right w:w="60" w:type="dxa"/>
            </w:tcMar>
            <w:hideMark/>
          </w:tcPr>
          <w:p w14:paraId="125F9CF7" w14:textId="77777777" w:rsidR="00435280" w:rsidRPr="00C414F1" w:rsidRDefault="00435280" w:rsidP="0023007D">
            <w:pPr>
              <w:spacing w:before="0" w:after="0"/>
              <w:rPr>
                <w:szCs w:val="20"/>
              </w:rPr>
            </w:pPr>
            <w:r w:rsidRPr="00C414F1">
              <w:rPr>
                <w:szCs w:val="20"/>
              </w:rPr>
              <w:t>• Completes most aspects of the task.</w:t>
            </w:r>
          </w:p>
        </w:tc>
      </w:tr>
      <w:tr w:rsidR="00076E7F" w:rsidRPr="00C414F1" w14:paraId="6640F0D8" w14:textId="77777777" w:rsidTr="00217248">
        <w:tc>
          <w:tcPr>
            <w:tcW w:w="0" w:type="auto"/>
            <w:tcBorders>
              <w:top w:val="single" w:sz="2" w:space="0" w:color="000000"/>
              <w:left w:val="single" w:sz="2" w:space="0" w:color="000000"/>
              <w:bottom w:val="single" w:sz="2" w:space="0" w:color="000000"/>
              <w:right w:val="single" w:sz="2" w:space="0" w:color="000000"/>
            </w:tcBorders>
            <w:tcMar>
              <w:top w:w="60" w:type="dxa"/>
              <w:left w:w="60" w:type="dxa"/>
              <w:bottom w:w="60" w:type="dxa"/>
              <w:right w:w="60" w:type="dxa"/>
            </w:tcMar>
            <w:hideMark/>
          </w:tcPr>
          <w:p w14:paraId="44243E95" w14:textId="77777777" w:rsidR="00076E7F" w:rsidRPr="00C414F1" w:rsidRDefault="00076E7F" w:rsidP="0023007D">
            <w:pPr>
              <w:spacing w:before="0" w:after="0"/>
              <w:rPr>
                <w:szCs w:val="20"/>
              </w:rPr>
            </w:pPr>
            <w:r w:rsidRPr="00C414F1">
              <w:rPr>
                <w:szCs w:val="20"/>
              </w:rPr>
              <w:t>2</w:t>
            </w:r>
          </w:p>
        </w:tc>
        <w:tc>
          <w:tcPr>
            <w:tcW w:w="6153" w:type="dxa"/>
            <w:gridSpan w:val="2"/>
            <w:tcBorders>
              <w:top w:val="single" w:sz="2" w:space="0" w:color="000000"/>
              <w:left w:val="single" w:sz="2" w:space="0" w:color="000000"/>
              <w:bottom w:val="single" w:sz="2" w:space="0" w:color="000000"/>
            </w:tcBorders>
            <w:tcMar>
              <w:top w:w="60" w:type="dxa"/>
              <w:left w:w="60" w:type="dxa"/>
              <w:bottom w:w="60" w:type="dxa"/>
              <w:right w:w="60" w:type="dxa"/>
            </w:tcMar>
            <w:hideMark/>
          </w:tcPr>
          <w:p w14:paraId="3D81AE93" w14:textId="77777777" w:rsidR="00076E7F" w:rsidRPr="00C414F1" w:rsidRDefault="00076E7F" w:rsidP="0023007D">
            <w:pPr>
              <w:spacing w:before="0" w:after="0"/>
              <w:rPr>
                <w:szCs w:val="20"/>
              </w:rPr>
            </w:pPr>
            <w:r w:rsidRPr="00C414F1">
              <w:rPr>
                <w:i/>
                <w:iCs/>
                <w:szCs w:val="20"/>
              </w:rPr>
              <w:t>Performance shares features of Bands 1 and 3.</w:t>
            </w:r>
          </w:p>
        </w:tc>
        <w:tc>
          <w:tcPr>
            <w:tcW w:w="2977" w:type="dxa"/>
            <w:vAlign w:val="center"/>
            <w:hideMark/>
          </w:tcPr>
          <w:p w14:paraId="33130C14" w14:textId="77777777" w:rsidR="00076E7F" w:rsidRPr="00C414F1" w:rsidRDefault="00076E7F" w:rsidP="0023007D">
            <w:pPr>
              <w:spacing w:before="0" w:after="0"/>
              <w:rPr>
                <w:szCs w:val="20"/>
              </w:rPr>
            </w:pPr>
          </w:p>
        </w:tc>
        <w:tc>
          <w:tcPr>
            <w:tcW w:w="1292" w:type="dxa"/>
            <w:tcBorders>
              <w:top w:val="single" w:sz="4" w:space="0" w:color="auto"/>
              <w:right w:val="single" w:sz="4" w:space="0" w:color="auto"/>
            </w:tcBorders>
            <w:vAlign w:val="center"/>
            <w:hideMark/>
          </w:tcPr>
          <w:p w14:paraId="7CC32A76" w14:textId="77777777" w:rsidR="00076E7F" w:rsidRPr="00C414F1" w:rsidRDefault="00076E7F" w:rsidP="0023007D">
            <w:pPr>
              <w:spacing w:before="0" w:after="0"/>
              <w:rPr>
                <w:szCs w:val="20"/>
              </w:rPr>
            </w:pPr>
          </w:p>
        </w:tc>
      </w:tr>
      <w:tr w:rsidR="00435280" w:rsidRPr="00C414F1" w14:paraId="4315B6DF" w14:textId="77777777" w:rsidTr="00217248">
        <w:tc>
          <w:tcPr>
            <w:tcW w:w="0" w:type="auto"/>
            <w:tcBorders>
              <w:top w:val="single" w:sz="2" w:space="0" w:color="000000"/>
              <w:left w:val="single" w:sz="2" w:space="0" w:color="000000"/>
              <w:bottom w:val="single" w:sz="2" w:space="0" w:color="000000"/>
              <w:right w:val="single" w:sz="2" w:space="0" w:color="000000"/>
            </w:tcBorders>
            <w:tcMar>
              <w:top w:w="60" w:type="dxa"/>
              <w:left w:w="60" w:type="dxa"/>
              <w:bottom w:w="60" w:type="dxa"/>
              <w:right w:w="60" w:type="dxa"/>
            </w:tcMar>
            <w:hideMark/>
          </w:tcPr>
          <w:p w14:paraId="64647199" w14:textId="77777777" w:rsidR="00435280" w:rsidRPr="00C414F1" w:rsidRDefault="00435280" w:rsidP="0023007D">
            <w:pPr>
              <w:spacing w:before="0" w:after="0"/>
              <w:rPr>
                <w:szCs w:val="20"/>
              </w:rPr>
            </w:pPr>
            <w:r w:rsidRPr="00C414F1">
              <w:rPr>
                <w:szCs w:val="20"/>
              </w:rPr>
              <w:t>1</w:t>
            </w:r>
          </w:p>
        </w:tc>
        <w:tc>
          <w:tcPr>
            <w:tcW w:w="3295" w:type="dxa"/>
            <w:tcBorders>
              <w:top w:val="single" w:sz="2" w:space="0" w:color="000000"/>
              <w:left w:val="single" w:sz="2" w:space="0" w:color="000000"/>
              <w:bottom w:val="single" w:sz="2" w:space="0" w:color="000000"/>
              <w:right w:val="single" w:sz="2" w:space="0" w:color="000000"/>
            </w:tcBorders>
            <w:tcMar>
              <w:top w:w="60" w:type="dxa"/>
              <w:left w:w="60" w:type="dxa"/>
              <w:bottom w:w="60" w:type="dxa"/>
              <w:right w:w="60" w:type="dxa"/>
            </w:tcMar>
            <w:hideMark/>
          </w:tcPr>
          <w:p w14:paraId="7C66E055" w14:textId="77777777" w:rsidR="00435280" w:rsidRPr="00C414F1" w:rsidRDefault="00435280" w:rsidP="0023007D">
            <w:pPr>
              <w:spacing w:before="0" w:after="0"/>
              <w:rPr>
                <w:szCs w:val="20"/>
              </w:rPr>
            </w:pPr>
            <w:r w:rsidRPr="00C414F1">
              <w:rPr>
                <w:szCs w:val="20"/>
              </w:rPr>
              <w:t>• Shows only limited control of a few grammatical forms.</w:t>
            </w:r>
          </w:p>
          <w:p w14:paraId="11B91059" w14:textId="77777777" w:rsidR="00435280" w:rsidRPr="00C414F1" w:rsidRDefault="00435280" w:rsidP="0023007D">
            <w:pPr>
              <w:spacing w:before="0" w:after="0"/>
              <w:rPr>
                <w:szCs w:val="20"/>
              </w:rPr>
            </w:pPr>
            <w:r w:rsidRPr="00C414F1">
              <w:rPr>
                <w:szCs w:val="20"/>
              </w:rPr>
              <w:t>• Uses a vocabulary of isolated words and phrases.</w:t>
            </w:r>
          </w:p>
        </w:tc>
        <w:tc>
          <w:tcPr>
            <w:tcW w:w="2858" w:type="dxa"/>
            <w:tcBorders>
              <w:top w:val="single" w:sz="2" w:space="0" w:color="000000"/>
              <w:left w:val="single" w:sz="2" w:space="0" w:color="000000"/>
              <w:bottom w:val="single" w:sz="2" w:space="0" w:color="000000"/>
              <w:right w:val="single" w:sz="2" w:space="0" w:color="000000"/>
            </w:tcBorders>
            <w:tcMar>
              <w:top w:w="60" w:type="dxa"/>
              <w:left w:w="60" w:type="dxa"/>
              <w:bottom w:w="60" w:type="dxa"/>
              <w:right w:w="60" w:type="dxa"/>
            </w:tcMar>
            <w:hideMark/>
          </w:tcPr>
          <w:p w14:paraId="03B4D65D" w14:textId="77777777" w:rsidR="00435280" w:rsidRPr="00C414F1" w:rsidRDefault="00435280" w:rsidP="0023007D">
            <w:pPr>
              <w:spacing w:before="0" w:after="0"/>
              <w:rPr>
                <w:szCs w:val="20"/>
              </w:rPr>
            </w:pPr>
            <w:r w:rsidRPr="00C414F1">
              <w:rPr>
                <w:szCs w:val="20"/>
              </w:rPr>
              <w:t>• Has very limited control of phonological features and is often unintelligible.</w:t>
            </w:r>
          </w:p>
        </w:tc>
        <w:tc>
          <w:tcPr>
            <w:tcW w:w="2977" w:type="dxa"/>
            <w:tcBorders>
              <w:top w:val="single" w:sz="2" w:space="0" w:color="000000"/>
              <w:left w:val="single" w:sz="2" w:space="0" w:color="000000"/>
              <w:bottom w:val="single" w:sz="2" w:space="0" w:color="000000"/>
              <w:right w:val="single" w:sz="2" w:space="0" w:color="000000"/>
            </w:tcBorders>
            <w:tcMar>
              <w:top w:w="60" w:type="dxa"/>
              <w:left w:w="60" w:type="dxa"/>
              <w:bottom w:w="60" w:type="dxa"/>
              <w:right w:w="60" w:type="dxa"/>
            </w:tcMar>
            <w:hideMark/>
          </w:tcPr>
          <w:p w14:paraId="4B9071D2" w14:textId="77777777" w:rsidR="00435280" w:rsidRPr="00C414F1" w:rsidRDefault="00435280" w:rsidP="0023007D">
            <w:pPr>
              <w:spacing w:before="0" w:after="0"/>
              <w:rPr>
                <w:szCs w:val="20"/>
              </w:rPr>
            </w:pPr>
            <w:r w:rsidRPr="00C414F1">
              <w:rPr>
                <w:szCs w:val="20"/>
              </w:rPr>
              <w:t>• Has considerable difficulty maintaining simple exchanges.</w:t>
            </w:r>
          </w:p>
          <w:p w14:paraId="7F6B5C6D" w14:textId="77777777" w:rsidR="00435280" w:rsidRPr="00C414F1" w:rsidRDefault="00435280" w:rsidP="0023007D">
            <w:pPr>
              <w:spacing w:before="0" w:after="0"/>
              <w:rPr>
                <w:szCs w:val="20"/>
              </w:rPr>
            </w:pPr>
            <w:r w:rsidRPr="00C414F1">
              <w:rPr>
                <w:szCs w:val="20"/>
              </w:rPr>
              <w:t xml:space="preserve">• </w:t>
            </w:r>
            <w:r w:rsidR="00076E7F" w:rsidRPr="00C414F1">
              <w:rPr>
                <w:szCs w:val="20"/>
              </w:rPr>
              <w:t>R</w:t>
            </w:r>
            <w:r w:rsidRPr="00C414F1">
              <w:rPr>
                <w:szCs w:val="20"/>
              </w:rPr>
              <w:t>equires additional prompting and support.</w:t>
            </w:r>
          </w:p>
        </w:tc>
        <w:tc>
          <w:tcPr>
            <w:tcW w:w="1292" w:type="dxa"/>
            <w:tcBorders>
              <w:top w:val="single" w:sz="2" w:space="0" w:color="000000"/>
              <w:left w:val="single" w:sz="2" w:space="0" w:color="000000"/>
              <w:bottom w:val="single" w:sz="2" w:space="0" w:color="000000"/>
              <w:right w:val="single" w:sz="2" w:space="0" w:color="000000"/>
            </w:tcBorders>
            <w:tcMar>
              <w:top w:w="60" w:type="dxa"/>
              <w:left w:w="60" w:type="dxa"/>
              <w:bottom w:w="60" w:type="dxa"/>
              <w:right w:w="60" w:type="dxa"/>
            </w:tcMar>
            <w:hideMark/>
          </w:tcPr>
          <w:p w14:paraId="54C5CB51" w14:textId="77777777" w:rsidR="00435280" w:rsidRPr="00C414F1" w:rsidRDefault="00435280" w:rsidP="0023007D">
            <w:pPr>
              <w:spacing w:before="0" w:after="0"/>
              <w:rPr>
                <w:szCs w:val="20"/>
              </w:rPr>
            </w:pPr>
            <w:r w:rsidRPr="00C414F1">
              <w:rPr>
                <w:szCs w:val="20"/>
              </w:rPr>
              <w:t>• Completes only some aspects of the task.</w:t>
            </w:r>
          </w:p>
        </w:tc>
      </w:tr>
      <w:tr w:rsidR="00076E7F" w:rsidRPr="00C414F1" w14:paraId="54D1CA23" w14:textId="77777777" w:rsidTr="00217248">
        <w:tc>
          <w:tcPr>
            <w:tcW w:w="10787" w:type="dxa"/>
            <w:gridSpan w:val="5"/>
            <w:tcBorders>
              <w:top w:val="single" w:sz="2" w:space="0" w:color="000000"/>
              <w:left w:val="single" w:sz="2" w:space="0" w:color="000000"/>
              <w:bottom w:val="single" w:sz="2" w:space="0" w:color="000000"/>
              <w:right w:val="single" w:sz="4" w:space="0" w:color="auto"/>
            </w:tcBorders>
            <w:tcMar>
              <w:top w:w="60" w:type="dxa"/>
              <w:left w:w="60" w:type="dxa"/>
              <w:bottom w:w="60" w:type="dxa"/>
              <w:right w:w="60" w:type="dxa"/>
            </w:tcMar>
            <w:hideMark/>
          </w:tcPr>
          <w:p w14:paraId="331557B0" w14:textId="77777777" w:rsidR="00076E7F" w:rsidRPr="00C414F1" w:rsidRDefault="00076E7F" w:rsidP="0023007D">
            <w:pPr>
              <w:spacing w:before="0" w:after="0"/>
              <w:rPr>
                <w:szCs w:val="20"/>
              </w:rPr>
            </w:pPr>
            <w:r w:rsidRPr="00C414F1">
              <w:rPr>
                <w:szCs w:val="20"/>
              </w:rPr>
              <w:t xml:space="preserve">0 </w:t>
            </w:r>
            <w:r w:rsidRPr="00C414F1">
              <w:rPr>
                <w:i/>
                <w:iCs/>
                <w:szCs w:val="20"/>
              </w:rPr>
              <w:t>Performance below Band 1.</w:t>
            </w:r>
          </w:p>
        </w:tc>
      </w:tr>
    </w:tbl>
    <w:p w14:paraId="0F447A55" w14:textId="77777777" w:rsidR="00435280" w:rsidRPr="00C414F1" w:rsidRDefault="00435280" w:rsidP="0023007D">
      <w:pPr>
        <w:spacing w:before="0" w:after="0"/>
        <w:rPr>
          <w:szCs w:val="20"/>
        </w:rPr>
      </w:pPr>
    </w:p>
    <w:p w14:paraId="5115CBA5" w14:textId="77777777" w:rsidR="00217248" w:rsidRDefault="00217248" w:rsidP="0023007D">
      <w:pPr>
        <w:pStyle w:val="Heading1"/>
        <w:spacing w:before="0" w:after="0"/>
        <w:rPr>
          <w:rFonts w:ascii="Helvetica" w:hAnsi="Helvetica" w:cs="Helvetica"/>
          <w:sz w:val="20"/>
          <w:szCs w:val="20"/>
        </w:rPr>
      </w:pPr>
      <w:r>
        <w:rPr>
          <w:rFonts w:ascii="Helvetica" w:hAnsi="Helvetica" w:cs="Helvetica"/>
          <w:sz w:val="20"/>
          <w:szCs w:val="20"/>
        </w:rPr>
        <w:br w:type="page"/>
      </w:r>
    </w:p>
    <w:p w14:paraId="4C325EB2" w14:textId="77777777" w:rsidR="00435280" w:rsidRPr="00C414F1" w:rsidRDefault="00435280" w:rsidP="0023007D">
      <w:pPr>
        <w:pStyle w:val="Heading1"/>
        <w:spacing w:before="0" w:after="0"/>
        <w:rPr>
          <w:rFonts w:ascii="Helvetica" w:hAnsi="Helvetica" w:cs="Helvetica"/>
          <w:sz w:val="20"/>
          <w:szCs w:val="20"/>
        </w:rPr>
      </w:pPr>
      <w:r w:rsidRPr="00C414F1">
        <w:rPr>
          <w:rFonts w:ascii="Helvetica" w:hAnsi="Helvetica" w:cs="Helvetica"/>
          <w:sz w:val="20"/>
          <w:szCs w:val="20"/>
        </w:rPr>
        <w:lastRenderedPageBreak/>
        <w:t>WRITING</w:t>
      </w:r>
    </w:p>
    <w:p w14:paraId="43679FC4" w14:textId="77777777" w:rsidR="00435280" w:rsidRPr="00C414F1" w:rsidRDefault="005B3909" w:rsidP="0023007D">
      <w:pPr>
        <w:pStyle w:val="Rubric"/>
        <w:spacing w:after="0"/>
        <w:ind w:left="0" w:firstLine="0"/>
        <w:rPr>
          <w:sz w:val="20"/>
          <w:szCs w:val="20"/>
        </w:rPr>
      </w:pPr>
      <w:r>
        <w:rPr>
          <w:sz w:val="20"/>
          <w:szCs w:val="20"/>
        </w:rPr>
        <w:t>Scori</w:t>
      </w:r>
      <w:r w:rsidRPr="00C414F1">
        <w:rPr>
          <w:sz w:val="20"/>
          <w:szCs w:val="20"/>
        </w:rPr>
        <w:t>ng</w:t>
      </w:r>
    </w:p>
    <w:p w14:paraId="7968F884" w14:textId="77777777" w:rsidR="00435280" w:rsidRPr="00C414F1" w:rsidRDefault="00435280" w:rsidP="0023007D">
      <w:pPr>
        <w:spacing w:before="0" w:after="0"/>
        <w:rPr>
          <w:szCs w:val="20"/>
        </w:rPr>
      </w:pPr>
      <w:r w:rsidRPr="00C414F1">
        <w:rPr>
          <w:szCs w:val="20"/>
        </w:rPr>
        <w:t xml:space="preserve">The Writing section of each </w:t>
      </w:r>
      <w:r w:rsidR="005B3909">
        <w:rPr>
          <w:i/>
          <w:szCs w:val="20"/>
        </w:rPr>
        <w:t xml:space="preserve">American </w:t>
      </w:r>
      <w:r w:rsidR="00430669">
        <w:rPr>
          <w:i/>
          <w:iCs/>
          <w:szCs w:val="20"/>
        </w:rPr>
        <w:t>Think 2</w:t>
      </w:r>
      <w:r w:rsidR="00430669" w:rsidRPr="00430669">
        <w:rPr>
          <w:i/>
          <w:iCs/>
          <w:szCs w:val="20"/>
          <w:vertAlign w:val="superscript"/>
        </w:rPr>
        <w:t>nd</w:t>
      </w:r>
      <w:r w:rsidR="00430669">
        <w:rPr>
          <w:i/>
          <w:iCs/>
          <w:szCs w:val="20"/>
        </w:rPr>
        <w:t xml:space="preserve"> Edition</w:t>
      </w:r>
      <w:r w:rsidRPr="00C414F1">
        <w:rPr>
          <w:szCs w:val="20"/>
        </w:rPr>
        <w:t xml:space="preserve"> Skills Test should be marked out of a total of 20.</w:t>
      </w:r>
    </w:p>
    <w:p w14:paraId="4B12E9BF" w14:textId="77777777" w:rsidR="00435280" w:rsidRPr="00C414F1" w:rsidRDefault="00435280" w:rsidP="0023007D">
      <w:pPr>
        <w:spacing w:before="0" w:after="0"/>
        <w:rPr>
          <w:szCs w:val="20"/>
        </w:rPr>
      </w:pPr>
      <w:r w:rsidRPr="00C414F1">
        <w:rPr>
          <w:szCs w:val="20"/>
        </w:rPr>
        <w:t>Students should be awarded a maximum of five points for each of the following four criteria:</w:t>
      </w:r>
    </w:p>
    <w:p w14:paraId="2F9E1FBA" w14:textId="77777777" w:rsidR="00435280" w:rsidRPr="00C414F1" w:rsidRDefault="00435280" w:rsidP="0023007D">
      <w:pPr>
        <w:spacing w:before="0" w:after="0"/>
        <w:rPr>
          <w:szCs w:val="20"/>
        </w:rPr>
      </w:pPr>
      <w:r w:rsidRPr="00C414F1">
        <w:rPr>
          <w:szCs w:val="20"/>
        </w:rPr>
        <w:t>• Content</w:t>
      </w:r>
      <w:r w:rsidRPr="00C414F1">
        <w:rPr>
          <w:szCs w:val="20"/>
        </w:rPr>
        <w:t> </w:t>
      </w:r>
      <w:r w:rsidRPr="00C414F1">
        <w:rPr>
          <w:szCs w:val="20"/>
        </w:rPr>
        <w:t xml:space="preserve"> Communicative Achievement</w:t>
      </w:r>
      <w:r w:rsidRPr="00C414F1">
        <w:rPr>
          <w:szCs w:val="20"/>
        </w:rPr>
        <w:t> </w:t>
      </w:r>
      <w:r w:rsidRPr="00C414F1">
        <w:rPr>
          <w:szCs w:val="20"/>
        </w:rPr>
        <w:t xml:space="preserve"> </w:t>
      </w:r>
      <w:r w:rsidR="005B3909" w:rsidRPr="00C414F1">
        <w:rPr>
          <w:szCs w:val="20"/>
        </w:rPr>
        <w:t>Organi</w:t>
      </w:r>
      <w:r w:rsidR="005B3909">
        <w:rPr>
          <w:szCs w:val="20"/>
        </w:rPr>
        <w:t>z</w:t>
      </w:r>
      <w:r w:rsidR="005B3909" w:rsidRPr="00C414F1">
        <w:rPr>
          <w:szCs w:val="20"/>
        </w:rPr>
        <w:t>ation</w:t>
      </w:r>
      <w:r w:rsidRPr="00C414F1">
        <w:rPr>
          <w:szCs w:val="20"/>
        </w:rPr>
        <w:t> </w:t>
      </w:r>
      <w:r w:rsidRPr="00C414F1">
        <w:rPr>
          <w:szCs w:val="20"/>
        </w:rPr>
        <w:t xml:space="preserve"> Language</w:t>
      </w:r>
    </w:p>
    <w:tbl>
      <w:tblPr>
        <w:tblW w:w="10787" w:type="dxa"/>
        <w:tblLayout w:type="fixed"/>
        <w:tblCellMar>
          <w:left w:w="0" w:type="dxa"/>
          <w:right w:w="0" w:type="dxa"/>
        </w:tblCellMar>
        <w:tblLook w:val="04A0" w:firstRow="1" w:lastRow="0" w:firstColumn="1" w:lastColumn="0" w:noHBand="0" w:noVBand="1"/>
      </w:tblPr>
      <w:tblGrid>
        <w:gridCol w:w="365"/>
        <w:gridCol w:w="2609"/>
        <w:gridCol w:w="2693"/>
        <w:gridCol w:w="2352"/>
        <w:gridCol w:w="2768"/>
      </w:tblGrid>
      <w:tr w:rsidR="00435280" w:rsidRPr="00C414F1" w14:paraId="517BD071" w14:textId="77777777" w:rsidTr="0023007D">
        <w:tc>
          <w:tcPr>
            <w:tcW w:w="365" w:type="dxa"/>
            <w:tcBorders>
              <w:top w:val="single" w:sz="2" w:space="0" w:color="000000"/>
              <w:left w:val="single" w:sz="2" w:space="0" w:color="000000"/>
              <w:bottom w:val="single" w:sz="2" w:space="0" w:color="000000"/>
              <w:right w:val="single" w:sz="2" w:space="0" w:color="000000"/>
            </w:tcBorders>
            <w:tcMar>
              <w:top w:w="60" w:type="dxa"/>
              <w:left w:w="60" w:type="dxa"/>
              <w:bottom w:w="60" w:type="dxa"/>
              <w:right w:w="60" w:type="dxa"/>
            </w:tcMar>
            <w:hideMark/>
          </w:tcPr>
          <w:p w14:paraId="6033E627" w14:textId="77777777" w:rsidR="00435280" w:rsidRPr="00C414F1" w:rsidRDefault="00435280" w:rsidP="0023007D">
            <w:pPr>
              <w:spacing w:before="0" w:after="0"/>
              <w:rPr>
                <w:szCs w:val="20"/>
              </w:rPr>
            </w:pPr>
            <w:r w:rsidRPr="00C414F1">
              <w:rPr>
                <w:szCs w:val="20"/>
              </w:rPr>
              <w:t>A2</w:t>
            </w:r>
          </w:p>
        </w:tc>
        <w:tc>
          <w:tcPr>
            <w:tcW w:w="2609" w:type="dxa"/>
            <w:tcBorders>
              <w:top w:val="single" w:sz="2" w:space="0" w:color="000000"/>
              <w:left w:val="single" w:sz="2" w:space="0" w:color="000000"/>
              <w:bottom w:val="single" w:sz="2" w:space="0" w:color="000000"/>
              <w:right w:val="single" w:sz="2" w:space="0" w:color="000000"/>
            </w:tcBorders>
            <w:tcMar>
              <w:top w:w="60" w:type="dxa"/>
              <w:left w:w="60" w:type="dxa"/>
              <w:bottom w:w="60" w:type="dxa"/>
              <w:right w:w="60" w:type="dxa"/>
            </w:tcMar>
            <w:hideMark/>
          </w:tcPr>
          <w:p w14:paraId="4211603A" w14:textId="77777777" w:rsidR="00435280" w:rsidRPr="00C414F1" w:rsidRDefault="00435280" w:rsidP="0023007D">
            <w:pPr>
              <w:spacing w:before="0" w:after="0"/>
              <w:rPr>
                <w:szCs w:val="20"/>
              </w:rPr>
            </w:pPr>
            <w:r w:rsidRPr="00C414F1">
              <w:rPr>
                <w:szCs w:val="20"/>
              </w:rPr>
              <w:t>Content</w:t>
            </w:r>
          </w:p>
        </w:tc>
        <w:tc>
          <w:tcPr>
            <w:tcW w:w="2693" w:type="dxa"/>
            <w:tcBorders>
              <w:top w:val="single" w:sz="2" w:space="0" w:color="000000"/>
              <w:left w:val="single" w:sz="2" w:space="0" w:color="000000"/>
              <w:bottom w:val="single" w:sz="2" w:space="0" w:color="000000"/>
              <w:right w:val="single" w:sz="2" w:space="0" w:color="000000"/>
            </w:tcBorders>
            <w:tcMar>
              <w:top w:w="60" w:type="dxa"/>
              <w:left w:w="60" w:type="dxa"/>
              <w:bottom w:w="60" w:type="dxa"/>
              <w:right w:w="60" w:type="dxa"/>
            </w:tcMar>
            <w:hideMark/>
          </w:tcPr>
          <w:p w14:paraId="2FA566CA" w14:textId="77777777" w:rsidR="00435280" w:rsidRPr="00C414F1" w:rsidRDefault="00435280" w:rsidP="0023007D">
            <w:pPr>
              <w:spacing w:before="0" w:after="0"/>
              <w:rPr>
                <w:szCs w:val="20"/>
              </w:rPr>
            </w:pPr>
            <w:r w:rsidRPr="00C414F1">
              <w:rPr>
                <w:szCs w:val="20"/>
              </w:rPr>
              <w:t>Communicative Achievement</w:t>
            </w:r>
          </w:p>
        </w:tc>
        <w:tc>
          <w:tcPr>
            <w:tcW w:w="2352" w:type="dxa"/>
            <w:tcBorders>
              <w:top w:val="single" w:sz="2" w:space="0" w:color="000000"/>
              <w:left w:val="single" w:sz="2" w:space="0" w:color="000000"/>
              <w:bottom w:val="single" w:sz="2" w:space="0" w:color="000000"/>
              <w:right w:val="single" w:sz="2" w:space="0" w:color="000000"/>
            </w:tcBorders>
            <w:tcMar>
              <w:top w:w="60" w:type="dxa"/>
              <w:left w:w="60" w:type="dxa"/>
              <w:bottom w:w="60" w:type="dxa"/>
              <w:right w:w="60" w:type="dxa"/>
            </w:tcMar>
            <w:hideMark/>
          </w:tcPr>
          <w:p w14:paraId="7765256D" w14:textId="77777777" w:rsidR="00435280" w:rsidRPr="00C414F1" w:rsidRDefault="005B3909" w:rsidP="0023007D">
            <w:pPr>
              <w:spacing w:before="0" w:after="0"/>
              <w:rPr>
                <w:szCs w:val="20"/>
              </w:rPr>
            </w:pPr>
            <w:r w:rsidRPr="00C414F1">
              <w:rPr>
                <w:szCs w:val="20"/>
              </w:rPr>
              <w:t>Organi</w:t>
            </w:r>
            <w:r>
              <w:rPr>
                <w:szCs w:val="20"/>
              </w:rPr>
              <w:t>z</w:t>
            </w:r>
            <w:r w:rsidRPr="00C414F1">
              <w:rPr>
                <w:szCs w:val="20"/>
              </w:rPr>
              <w:t>ation</w:t>
            </w:r>
          </w:p>
          <w:p w14:paraId="7E59C2D3" w14:textId="77777777" w:rsidR="00307D14" w:rsidRPr="00C414F1" w:rsidRDefault="00307D14" w:rsidP="0023007D">
            <w:pPr>
              <w:spacing w:before="0" w:after="0"/>
              <w:rPr>
                <w:szCs w:val="20"/>
              </w:rPr>
            </w:pPr>
          </w:p>
        </w:tc>
        <w:tc>
          <w:tcPr>
            <w:tcW w:w="2768" w:type="dxa"/>
            <w:tcBorders>
              <w:top w:val="single" w:sz="2" w:space="0" w:color="000000"/>
              <w:left w:val="single" w:sz="2" w:space="0" w:color="000000"/>
              <w:bottom w:val="single" w:sz="2" w:space="0" w:color="000000"/>
              <w:right w:val="single" w:sz="2" w:space="0" w:color="000000"/>
            </w:tcBorders>
            <w:tcMar>
              <w:top w:w="60" w:type="dxa"/>
              <w:left w:w="60" w:type="dxa"/>
              <w:bottom w:w="60" w:type="dxa"/>
              <w:right w:w="60" w:type="dxa"/>
            </w:tcMar>
            <w:hideMark/>
          </w:tcPr>
          <w:p w14:paraId="54941F26" w14:textId="77777777" w:rsidR="00435280" w:rsidRPr="00C414F1" w:rsidRDefault="00435280" w:rsidP="0023007D">
            <w:pPr>
              <w:spacing w:before="0" w:after="0"/>
              <w:rPr>
                <w:szCs w:val="20"/>
              </w:rPr>
            </w:pPr>
            <w:r w:rsidRPr="00C414F1">
              <w:rPr>
                <w:szCs w:val="20"/>
              </w:rPr>
              <w:t>Language</w:t>
            </w:r>
          </w:p>
        </w:tc>
      </w:tr>
      <w:tr w:rsidR="00435280" w:rsidRPr="00C414F1" w14:paraId="70B65EA6" w14:textId="77777777" w:rsidTr="00217248">
        <w:tc>
          <w:tcPr>
            <w:tcW w:w="365" w:type="dxa"/>
            <w:tcBorders>
              <w:top w:val="single" w:sz="2" w:space="0" w:color="000000"/>
              <w:left w:val="single" w:sz="2" w:space="0" w:color="000000"/>
              <w:bottom w:val="single" w:sz="2" w:space="0" w:color="000000"/>
              <w:right w:val="single" w:sz="2" w:space="0" w:color="000000"/>
            </w:tcBorders>
            <w:tcMar>
              <w:top w:w="60" w:type="dxa"/>
              <w:left w:w="60" w:type="dxa"/>
              <w:bottom w:w="60" w:type="dxa"/>
              <w:right w:w="60" w:type="dxa"/>
            </w:tcMar>
            <w:hideMark/>
          </w:tcPr>
          <w:p w14:paraId="15F85E83" w14:textId="77777777" w:rsidR="00435280" w:rsidRPr="00C414F1" w:rsidRDefault="00435280" w:rsidP="0023007D">
            <w:pPr>
              <w:spacing w:before="0" w:after="0"/>
              <w:rPr>
                <w:szCs w:val="20"/>
              </w:rPr>
            </w:pPr>
            <w:r w:rsidRPr="00C414F1">
              <w:rPr>
                <w:szCs w:val="20"/>
              </w:rPr>
              <w:t>5</w:t>
            </w:r>
          </w:p>
        </w:tc>
        <w:tc>
          <w:tcPr>
            <w:tcW w:w="2609" w:type="dxa"/>
            <w:tcBorders>
              <w:top w:val="single" w:sz="2" w:space="0" w:color="000000"/>
              <w:left w:val="single" w:sz="2" w:space="0" w:color="000000"/>
              <w:bottom w:val="single" w:sz="2" w:space="0" w:color="000000"/>
              <w:right w:val="single" w:sz="2" w:space="0" w:color="000000"/>
            </w:tcBorders>
            <w:tcMar>
              <w:top w:w="60" w:type="dxa"/>
              <w:left w:w="60" w:type="dxa"/>
              <w:bottom w:w="60" w:type="dxa"/>
              <w:right w:w="60" w:type="dxa"/>
            </w:tcMar>
            <w:hideMark/>
          </w:tcPr>
          <w:p w14:paraId="744E8ACC" w14:textId="77777777" w:rsidR="00435280" w:rsidRPr="00C414F1" w:rsidRDefault="00435280" w:rsidP="0023007D">
            <w:pPr>
              <w:spacing w:before="0" w:after="0"/>
              <w:rPr>
                <w:szCs w:val="20"/>
              </w:rPr>
            </w:pPr>
            <w:r w:rsidRPr="00C414F1">
              <w:rPr>
                <w:szCs w:val="20"/>
              </w:rPr>
              <w:t>• All content is relevant to the task with appropriate expansion.</w:t>
            </w:r>
          </w:p>
          <w:p w14:paraId="042FB1B1" w14:textId="77777777" w:rsidR="00435280" w:rsidRPr="00C414F1" w:rsidRDefault="00435280" w:rsidP="0023007D">
            <w:pPr>
              <w:spacing w:before="0" w:after="0"/>
              <w:rPr>
                <w:szCs w:val="20"/>
              </w:rPr>
            </w:pPr>
            <w:r w:rsidRPr="00C414F1">
              <w:rPr>
                <w:szCs w:val="20"/>
              </w:rPr>
              <w:t>• The target reader is fully informed.</w:t>
            </w:r>
          </w:p>
        </w:tc>
        <w:tc>
          <w:tcPr>
            <w:tcW w:w="2693" w:type="dxa"/>
            <w:tcBorders>
              <w:top w:val="single" w:sz="2" w:space="0" w:color="000000"/>
              <w:left w:val="single" w:sz="2" w:space="0" w:color="000000"/>
              <w:bottom w:val="single" w:sz="2" w:space="0" w:color="000000"/>
              <w:right w:val="single" w:sz="2" w:space="0" w:color="000000"/>
            </w:tcBorders>
            <w:tcMar>
              <w:top w:w="60" w:type="dxa"/>
              <w:left w:w="60" w:type="dxa"/>
              <w:bottom w:w="60" w:type="dxa"/>
              <w:right w:w="60" w:type="dxa"/>
            </w:tcMar>
            <w:hideMark/>
          </w:tcPr>
          <w:p w14:paraId="34C09743" w14:textId="77777777" w:rsidR="00435280" w:rsidRPr="00C414F1" w:rsidRDefault="00435280" w:rsidP="0023007D">
            <w:pPr>
              <w:spacing w:before="0" w:after="0"/>
              <w:rPr>
                <w:szCs w:val="20"/>
              </w:rPr>
            </w:pPr>
            <w:r w:rsidRPr="00C414F1">
              <w:rPr>
                <w:szCs w:val="20"/>
              </w:rPr>
              <w:t>• The target reader’s attention is held throughout. </w:t>
            </w:r>
          </w:p>
          <w:p w14:paraId="5B77B583" w14:textId="77777777" w:rsidR="00435280" w:rsidRPr="00C414F1" w:rsidRDefault="00435280" w:rsidP="0023007D">
            <w:pPr>
              <w:spacing w:before="0" w:after="0"/>
              <w:rPr>
                <w:szCs w:val="20"/>
              </w:rPr>
            </w:pPr>
            <w:r w:rsidRPr="00C414F1">
              <w:rPr>
                <w:szCs w:val="20"/>
              </w:rPr>
              <w:t>• The format is consistently appropriate to the task.</w:t>
            </w:r>
          </w:p>
        </w:tc>
        <w:tc>
          <w:tcPr>
            <w:tcW w:w="2352" w:type="dxa"/>
            <w:tcBorders>
              <w:top w:val="single" w:sz="2" w:space="0" w:color="000000"/>
              <w:left w:val="single" w:sz="2" w:space="0" w:color="000000"/>
              <w:bottom w:val="single" w:sz="2" w:space="0" w:color="000000"/>
              <w:right w:val="single" w:sz="2" w:space="0" w:color="000000"/>
            </w:tcBorders>
            <w:tcMar>
              <w:top w:w="60" w:type="dxa"/>
              <w:left w:w="60" w:type="dxa"/>
              <w:bottom w:w="60" w:type="dxa"/>
              <w:right w:w="60" w:type="dxa"/>
            </w:tcMar>
            <w:hideMark/>
          </w:tcPr>
          <w:p w14:paraId="1A7B4A12" w14:textId="77777777" w:rsidR="00435280" w:rsidRPr="00C414F1" w:rsidRDefault="00435280" w:rsidP="005B3909">
            <w:pPr>
              <w:spacing w:before="0" w:after="0"/>
              <w:rPr>
                <w:szCs w:val="20"/>
              </w:rPr>
            </w:pPr>
            <w:r w:rsidRPr="00C414F1">
              <w:rPr>
                <w:szCs w:val="20"/>
              </w:rPr>
              <w:t>• The text is well-</w:t>
            </w:r>
            <w:r w:rsidR="005B3909" w:rsidRPr="00C414F1">
              <w:rPr>
                <w:szCs w:val="20"/>
              </w:rPr>
              <w:t>organi</w:t>
            </w:r>
            <w:r w:rsidR="005B3909">
              <w:rPr>
                <w:szCs w:val="20"/>
              </w:rPr>
              <w:t>z</w:t>
            </w:r>
            <w:r w:rsidR="005B3909" w:rsidRPr="00C414F1">
              <w:rPr>
                <w:szCs w:val="20"/>
              </w:rPr>
              <w:t xml:space="preserve">ed </w:t>
            </w:r>
            <w:r w:rsidRPr="00C414F1">
              <w:rPr>
                <w:szCs w:val="20"/>
              </w:rPr>
              <w:t>and coherent, with a variety of linking words (</w:t>
            </w:r>
            <w:r w:rsidRPr="00C414F1">
              <w:rPr>
                <w:i/>
                <w:iCs/>
                <w:szCs w:val="20"/>
              </w:rPr>
              <w:t>but; and; so</w:t>
            </w:r>
            <w:r w:rsidRPr="00C414F1">
              <w:rPr>
                <w:szCs w:val="20"/>
              </w:rPr>
              <w:t>) and cohesive devices (</w:t>
            </w:r>
            <w:r w:rsidRPr="00C414F1">
              <w:rPr>
                <w:i/>
                <w:iCs/>
                <w:szCs w:val="20"/>
              </w:rPr>
              <w:t>However</w:t>
            </w:r>
            <w:r w:rsidRPr="00C414F1">
              <w:rPr>
                <w:szCs w:val="20"/>
              </w:rPr>
              <w:t xml:space="preserve">; </w:t>
            </w:r>
            <w:r w:rsidRPr="00C414F1">
              <w:rPr>
                <w:i/>
                <w:iCs/>
                <w:szCs w:val="20"/>
              </w:rPr>
              <w:t>although</w:t>
            </w:r>
            <w:r w:rsidRPr="00C414F1">
              <w:rPr>
                <w:szCs w:val="20"/>
              </w:rPr>
              <w:t xml:space="preserve">; </w:t>
            </w:r>
            <w:r w:rsidRPr="00C414F1">
              <w:rPr>
                <w:i/>
                <w:iCs/>
                <w:szCs w:val="20"/>
              </w:rPr>
              <w:t>Anyway</w:t>
            </w:r>
            <w:r w:rsidRPr="00C414F1">
              <w:rPr>
                <w:szCs w:val="20"/>
              </w:rPr>
              <w:t>).</w:t>
            </w:r>
          </w:p>
        </w:tc>
        <w:tc>
          <w:tcPr>
            <w:tcW w:w="2768" w:type="dxa"/>
            <w:tcBorders>
              <w:top w:val="single" w:sz="2" w:space="0" w:color="000000"/>
              <w:left w:val="single" w:sz="2" w:space="0" w:color="000000"/>
              <w:bottom w:val="single" w:sz="4" w:space="0" w:color="auto"/>
              <w:right w:val="single" w:sz="2" w:space="0" w:color="000000"/>
            </w:tcBorders>
            <w:tcMar>
              <w:top w:w="60" w:type="dxa"/>
              <w:left w:w="60" w:type="dxa"/>
              <w:bottom w:w="60" w:type="dxa"/>
              <w:right w:w="60" w:type="dxa"/>
            </w:tcMar>
            <w:hideMark/>
          </w:tcPr>
          <w:p w14:paraId="06D54219" w14:textId="77777777" w:rsidR="00435280" w:rsidRPr="00C414F1" w:rsidRDefault="00435280" w:rsidP="0023007D">
            <w:pPr>
              <w:spacing w:before="0" w:after="0"/>
              <w:rPr>
                <w:szCs w:val="20"/>
              </w:rPr>
            </w:pPr>
            <w:r w:rsidRPr="00C414F1">
              <w:rPr>
                <w:szCs w:val="20"/>
              </w:rPr>
              <w:t>• A good range of everyday and some less common lexis (</w:t>
            </w:r>
            <w:r w:rsidRPr="00C414F1">
              <w:rPr>
                <w:i/>
                <w:iCs/>
                <w:szCs w:val="20"/>
              </w:rPr>
              <w:t>a difficult decision to make</w:t>
            </w:r>
            <w:r w:rsidRPr="00C414F1">
              <w:rPr>
                <w:szCs w:val="20"/>
              </w:rPr>
              <w:t xml:space="preserve">; </w:t>
            </w:r>
            <w:r w:rsidRPr="00C414F1">
              <w:rPr>
                <w:i/>
                <w:iCs/>
                <w:szCs w:val="20"/>
              </w:rPr>
              <w:t>take photos</w:t>
            </w:r>
            <w:r w:rsidRPr="00C414F1">
              <w:rPr>
                <w:szCs w:val="20"/>
              </w:rPr>
              <w:t>) is used appropriately.</w:t>
            </w:r>
          </w:p>
          <w:p w14:paraId="3E557D58" w14:textId="77777777" w:rsidR="00435280" w:rsidRPr="00C414F1" w:rsidRDefault="00435280" w:rsidP="0023007D">
            <w:pPr>
              <w:spacing w:before="0" w:after="0"/>
              <w:rPr>
                <w:szCs w:val="20"/>
              </w:rPr>
            </w:pPr>
            <w:r w:rsidRPr="00C414F1">
              <w:rPr>
                <w:szCs w:val="20"/>
              </w:rPr>
              <w:t>• A range of simple grammatical forms is used with a good degree of control.</w:t>
            </w:r>
          </w:p>
        </w:tc>
      </w:tr>
      <w:tr w:rsidR="0023007D" w:rsidRPr="00C414F1" w14:paraId="3A1E4516" w14:textId="77777777" w:rsidTr="00217248">
        <w:tc>
          <w:tcPr>
            <w:tcW w:w="365" w:type="dxa"/>
            <w:tcBorders>
              <w:top w:val="single" w:sz="2" w:space="0" w:color="000000"/>
              <w:left w:val="single" w:sz="2" w:space="0" w:color="000000"/>
              <w:bottom w:val="single" w:sz="2" w:space="0" w:color="000000"/>
              <w:right w:val="single" w:sz="2" w:space="0" w:color="000000"/>
            </w:tcBorders>
            <w:tcMar>
              <w:top w:w="60" w:type="dxa"/>
              <w:left w:w="60" w:type="dxa"/>
              <w:bottom w:w="60" w:type="dxa"/>
              <w:right w:w="60" w:type="dxa"/>
            </w:tcMar>
            <w:hideMark/>
          </w:tcPr>
          <w:p w14:paraId="1F5A03A9" w14:textId="77777777" w:rsidR="0023007D" w:rsidRPr="00C414F1" w:rsidRDefault="0023007D" w:rsidP="0023007D">
            <w:pPr>
              <w:spacing w:before="0" w:after="0"/>
              <w:rPr>
                <w:szCs w:val="20"/>
              </w:rPr>
            </w:pPr>
            <w:r w:rsidRPr="00C414F1">
              <w:rPr>
                <w:szCs w:val="20"/>
              </w:rPr>
              <w:t>4</w:t>
            </w:r>
          </w:p>
        </w:tc>
        <w:tc>
          <w:tcPr>
            <w:tcW w:w="5302" w:type="dxa"/>
            <w:gridSpan w:val="2"/>
            <w:tcBorders>
              <w:top w:val="single" w:sz="2" w:space="0" w:color="000000"/>
              <w:left w:val="single" w:sz="2" w:space="0" w:color="000000"/>
              <w:bottom w:val="single" w:sz="2" w:space="0" w:color="000000"/>
            </w:tcBorders>
            <w:tcMar>
              <w:top w:w="60" w:type="dxa"/>
              <w:left w:w="60" w:type="dxa"/>
              <w:bottom w:w="60" w:type="dxa"/>
              <w:right w:w="60" w:type="dxa"/>
            </w:tcMar>
            <w:hideMark/>
          </w:tcPr>
          <w:p w14:paraId="5B4B3FE3" w14:textId="77777777" w:rsidR="0023007D" w:rsidRPr="00C414F1" w:rsidRDefault="0023007D" w:rsidP="0023007D">
            <w:pPr>
              <w:spacing w:before="0" w:after="0"/>
              <w:rPr>
                <w:szCs w:val="20"/>
              </w:rPr>
            </w:pPr>
            <w:r w:rsidRPr="00C414F1">
              <w:rPr>
                <w:i/>
                <w:iCs/>
                <w:szCs w:val="20"/>
              </w:rPr>
              <w:t>Performance shares features of Bands 3 and 5.</w:t>
            </w:r>
          </w:p>
        </w:tc>
        <w:tc>
          <w:tcPr>
            <w:tcW w:w="2352" w:type="dxa"/>
            <w:vAlign w:val="center"/>
            <w:hideMark/>
          </w:tcPr>
          <w:p w14:paraId="70DECAF8" w14:textId="77777777" w:rsidR="0023007D" w:rsidRPr="00C414F1" w:rsidRDefault="0023007D" w:rsidP="0023007D">
            <w:pPr>
              <w:spacing w:before="0" w:after="0"/>
              <w:rPr>
                <w:szCs w:val="20"/>
              </w:rPr>
            </w:pPr>
          </w:p>
        </w:tc>
        <w:tc>
          <w:tcPr>
            <w:tcW w:w="2768" w:type="dxa"/>
            <w:tcBorders>
              <w:top w:val="single" w:sz="4" w:space="0" w:color="auto"/>
              <w:right w:val="single" w:sz="4" w:space="0" w:color="auto"/>
            </w:tcBorders>
            <w:vAlign w:val="center"/>
            <w:hideMark/>
          </w:tcPr>
          <w:p w14:paraId="2E1D6E53" w14:textId="77777777" w:rsidR="0023007D" w:rsidRPr="00C414F1" w:rsidRDefault="0023007D" w:rsidP="0023007D">
            <w:pPr>
              <w:spacing w:before="0" w:after="0"/>
              <w:rPr>
                <w:szCs w:val="20"/>
              </w:rPr>
            </w:pPr>
          </w:p>
        </w:tc>
      </w:tr>
      <w:tr w:rsidR="00435280" w:rsidRPr="00C414F1" w14:paraId="643D4895" w14:textId="77777777" w:rsidTr="00217248">
        <w:tc>
          <w:tcPr>
            <w:tcW w:w="365" w:type="dxa"/>
            <w:tcBorders>
              <w:top w:val="single" w:sz="2" w:space="0" w:color="000000"/>
              <w:left w:val="single" w:sz="2" w:space="0" w:color="000000"/>
              <w:bottom w:val="single" w:sz="2" w:space="0" w:color="000000"/>
              <w:right w:val="single" w:sz="2" w:space="0" w:color="000000"/>
            </w:tcBorders>
            <w:tcMar>
              <w:top w:w="60" w:type="dxa"/>
              <w:left w:w="60" w:type="dxa"/>
              <w:bottom w:w="60" w:type="dxa"/>
              <w:right w:w="60" w:type="dxa"/>
            </w:tcMar>
            <w:hideMark/>
          </w:tcPr>
          <w:p w14:paraId="364D3C27" w14:textId="77777777" w:rsidR="00435280" w:rsidRPr="00C414F1" w:rsidRDefault="00435280" w:rsidP="0023007D">
            <w:pPr>
              <w:spacing w:before="0" w:after="0"/>
              <w:rPr>
                <w:szCs w:val="20"/>
              </w:rPr>
            </w:pPr>
            <w:r w:rsidRPr="00C414F1">
              <w:rPr>
                <w:szCs w:val="20"/>
              </w:rPr>
              <w:t>3</w:t>
            </w:r>
          </w:p>
        </w:tc>
        <w:tc>
          <w:tcPr>
            <w:tcW w:w="2609" w:type="dxa"/>
            <w:tcBorders>
              <w:top w:val="single" w:sz="2" w:space="0" w:color="000000"/>
              <w:left w:val="single" w:sz="2" w:space="0" w:color="000000"/>
              <w:bottom w:val="single" w:sz="2" w:space="0" w:color="000000"/>
              <w:right w:val="single" w:sz="2" w:space="0" w:color="000000"/>
            </w:tcBorders>
            <w:tcMar>
              <w:top w:w="60" w:type="dxa"/>
              <w:left w:w="60" w:type="dxa"/>
              <w:bottom w:w="60" w:type="dxa"/>
              <w:right w:w="60" w:type="dxa"/>
            </w:tcMar>
            <w:hideMark/>
          </w:tcPr>
          <w:p w14:paraId="4C0971DE" w14:textId="77777777" w:rsidR="00435280" w:rsidRPr="00C414F1" w:rsidRDefault="00435280" w:rsidP="0023007D">
            <w:pPr>
              <w:spacing w:before="0" w:after="0"/>
              <w:rPr>
                <w:szCs w:val="20"/>
              </w:rPr>
            </w:pPr>
            <w:r w:rsidRPr="00C414F1">
              <w:rPr>
                <w:szCs w:val="20"/>
              </w:rPr>
              <w:t>• Most content is relevant to the task. </w:t>
            </w:r>
          </w:p>
        </w:tc>
        <w:tc>
          <w:tcPr>
            <w:tcW w:w="2693" w:type="dxa"/>
            <w:tcBorders>
              <w:top w:val="single" w:sz="2" w:space="0" w:color="000000"/>
              <w:left w:val="single" w:sz="2" w:space="0" w:color="000000"/>
              <w:bottom w:val="single" w:sz="2" w:space="0" w:color="000000"/>
              <w:right w:val="single" w:sz="2" w:space="0" w:color="000000"/>
            </w:tcBorders>
            <w:tcMar>
              <w:top w:w="60" w:type="dxa"/>
              <w:left w:w="60" w:type="dxa"/>
              <w:bottom w:w="60" w:type="dxa"/>
              <w:right w:w="60" w:type="dxa"/>
            </w:tcMar>
            <w:hideMark/>
          </w:tcPr>
          <w:p w14:paraId="2162395A" w14:textId="77777777" w:rsidR="00435280" w:rsidRPr="00C414F1" w:rsidRDefault="00435280" w:rsidP="0023007D">
            <w:pPr>
              <w:spacing w:before="0" w:after="0"/>
              <w:rPr>
                <w:szCs w:val="20"/>
              </w:rPr>
            </w:pPr>
            <w:r w:rsidRPr="00C414F1">
              <w:rPr>
                <w:szCs w:val="20"/>
              </w:rPr>
              <w:t>• The format is generally appropriate for the task. </w:t>
            </w:r>
          </w:p>
          <w:p w14:paraId="503EF428" w14:textId="77777777" w:rsidR="00435280" w:rsidRPr="00C414F1" w:rsidRDefault="00435280" w:rsidP="0023007D">
            <w:pPr>
              <w:spacing w:before="0" w:after="0"/>
              <w:rPr>
                <w:szCs w:val="20"/>
              </w:rPr>
            </w:pPr>
            <w:r w:rsidRPr="00C414F1">
              <w:rPr>
                <w:szCs w:val="20"/>
              </w:rPr>
              <w:t>• Straightforward ideas are communicated in generally appropriate ways.</w:t>
            </w:r>
          </w:p>
        </w:tc>
        <w:tc>
          <w:tcPr>
            <w:tcW w:w="2352" w:type="dxa"/>
            <w:tcBorders>
              <w:top w:val="single" w:sz="2" w:space="0" w:color="000000"/>
              <w:left w:val="single" w:sz="2" w:space="0" w:color="000000"/>
              <w:bottom w:val="single" w:sz="2" w:space="0" w:color="000000"/>
              <w:right w:val="single" w:sz="2" w:space="0" w:color="000000"/>
            </w:tcBorders>
            <w:tcMar>
              <w:top w:w="60" w:type="dxa"/>
              <w:left w:w="60" w:type="dxa"/>
              <w:bottom w:w="60" w:type="dxa"/>
              <w:right w:w="60" w:type="dxa"/>
            </w:tcMar>
            <w:hideMark/>
          </w:tcPr>
          <w:p w14:paraId="1A2980CB" w14:textId="77777777" w:rsidR="00435280" w:rsidRPr="00C414F1" w:rsidRDefault="00435280" w:rsidP="0023007D">
            <w:pPr>
              <w:spacing w:before="0" w:after="0"/>
              <w:rPr>
                <w:szCs w:val="20"/>
              </w:rPr>
            </w:pPr>
            <w:r w:rsidRPr="00C414F1">
              <w:rPr>
                <w:szCs w:val="20"/>
              </w:rPr>
              <w:t>• The text is coherent and connected with basic linking words and a limited number of cohesive devices.</w:t>
            </w:r>
          </w:p>
          <w:p w14:paraId="453EB28E" w14:textId="02F871A2" w:rsidR="00435280" w:rsidRPr="00C414F1" w:rsidRDefault="00435280" w:rsidP="0023007D">
            <w:pPr>
              <w:spacing w:before="0" w:after="0"/>
              <w:rPr>
                <w:szCs w:val="20"/>
              </w:rPr>
            </w:pPr>
            <w:r w:rsidRPr="00C414F1">
              <w:rPr>
                <w:szCs w:val="20"/>
              </w:rPr>
              <w:t>• There are some punctuation errors</w:t>
            </w:r>
            <w:r w:rsidR="002B1B25">
              <w:rPr>
                <w:szCs w:val="20"/>
              </w:rPr>
              <w:t>,</w:t>
            </w:r>
            <w:r w:rsidRPr="00C414F1">
              <w:rPr>
                <w:szCs w:val="20"/>
              </w:rPr>
              <w:t xml:space="preserve"> but they do not affect comprehension.</w:t>
            </w:r>
          </w:p>
        </w:tc>
        <w:tc>
          <w:tcPr>
            <w:tcW w:w="2768" w:type="dxa"/>
            <w:tcBorders>
              <w:top w:val="single" w:sz="2" w:space="0" w:color="000000"/>
              <w:left w:val="single" w:sz="2" w:space="0" w:color="000000"/>
              <w:bottom w:val="single" w:sz="4" w:space="0" w:color="auto"/>
              <w:right w:val="single" w:sz="2" w:space="0" w:color="000000"/>
            </w:tcBorders>
            <w:tcMar>
              <w:top w:w="60" w:type="dxa"/>
              <w:left w:w="60" w:type="dxa"/>
              <w:bottom w:w="60" w:type="dxa"/>
              <w:right w:w="60" w:type="dxa"/>
            </w:tcMar>
            <w:hideMark/>
          </w:tcPr>
          <w:p w14:paraId="1154BE04" w14:textId="77777777" w:rsidR="00435280" w:rsidRPr="00C414F1" w:rsidRDefault="00435280" w:rsidP="0023007D">
            <w:pPr>
              <w:spacing w:before="0" w:after="0"/>
              <w:rPr>
                <w:szCs w:val="20"/>
              </w:rPr>
            </w:pPr>
            <w:r w:rsidRPr="00C414F1">
              <w:rPr>
                <w:szCs w:val="20"/>
              </w:rPr>
              <w:t>• Everyday vocabulary is used appropriately. </w:t>
            </w:r>
          </w:p>
          <w:p w14:paraId="7B0A5D6A" w14:textId="433D4B70" w:rsidR="00435280" w:rsidRPr="00C414F1" w:rsidRDefault="00435280" w:rsidP="0023007D">
            <w:pPr>
              <w:spacing w:before="0" w:after="0"/>
              <w:rPr>
                <w:szCs w:val="20"/>
              </w:rPr>
            </w:pPr>
            <w:r w:rsidRPr="00C414F1">
              <w:rPr>
                <w:szCs w:val="20"/>
              </w:rPr>
              <w:t>• There are some errors with spelling</w:t>
            </w:r>
            <w:r w:rsidR="00947747">
              <w:rPr>
                <w:szCs w:val="20"/>
              </w:rPr>
              <w:t>,</w:t>
            </w:r>
            <w:r w:rsidRPr="00C414F1">
              <w:rPr>
                <w:szCs w:val="20"/>
              </w:rPr>
              <w:t xml:space="preserve"> but these do not impede the meaning.</w:t>
            </w:r>
          </w:p>
          <w:p w14:paraId="57AEB407" w14:textId="77777777" w:rsidR="00435280" w:rsidRPr="00C414F1" w:rsidRDefault="00435280" w:rsidP="0023007D">
            <w:pPr>
              <w:spacing w:before="0" w:after="0"/>
              <w:rPr>
                <w:szCs w:val="20"/>
              </w:rPr>
            </w:pPr>
            <w:r w:rsidRPr="00C414F1">
              <w:rPr>
                <w:szCs w:val="20"/>
              </w:rPr>
              <w:t>• Simple grammatical forms are used with reasonable control, although there are some minor errors.</w:t>
            </w:r>
          </w:p>
        </w:tc>
      </w:tr>
      <w:tr w:rsidR="0023007D" w:rsidRPr="00C414F1" w14:paraId="53BF83FA" w14:textId="77777777" w:rsidTr="00217248">
        <w:tc>
          <w:tcPr>
            <w:tcW w:w="365" w:type="dxa"/>
            <w:tcBorders>
              <w:top w:val="single" w:sz="2" w:space="0" w:color="000000"/>
              <w:left w:val="single" w:sz="2" w:space="0" w:color="000000"/>
              <w:bottom w:val="single" w:sz="2" w:space="0" w:color="000000"/>
              <w:right w:val="single" w:sz="2" w:space="0" w:color="000000"/>
            </w:tcBorders>
            <w:tcMar>
              <w:top w:w="60" w:type="dxa"/>
              <w:left w:w="60" w:type="dxa"/>
              <w:bottom w:w="60" w:type="dxa"/>
              <w:right w:w="60" w:type="dxa"/>
            </w:tcMar>
            <w:hideMark/>
          </w:tcPr>
          <w:p w14:paraId="1E166661" w14:textId="77777777" w:rsidR="0023007D" w:rsidRPr="00C414F1" w:rsidRDefault="0023007D" w:rsidP="0023007D">
            <w:pPr>
              <w:spacing w:before="0" w:after="0"/>
              <w:rPr>
                <w:szCs w:val="20"/>
              </w:rPr>
            </w:pPr>
            <w:r w:rsidRPr="00C414F1">
              <w:rPr>
                <w:szCs w:val="20"/>
              </w:rPr>
              <w:t>2</w:t>
            </w:r>
          </w:p>
        </w:tc>
        <w:tc>
          <w:tcPr>
            <w:tcW w:w="5302" w:type="dxa"/>
            <w:gridSpan w:val="2"/>
            <w:tcBorders>
              <w:top w:val="single" w:sz="2" w:space="0" w:color="000000"/>
              <w:left w:val="single" w:sz="2" w:space="0" w:color="000000"/>
              <w:bottom w:val="single" w:sz="2" w:space="0" w:color="000000"/>
            </w:tcBorders>
            <w:tcMar>
              <w:top w:w="60" w:type="dxa"/>
              <w:left w:w="60" w:type="dxa"/>
              <w:bottom w:w="60" w:type="dxa"/>
              <w:right w:w="60" w:type="dxa"/>
            </w:tcMar>
            <w:hideMark/>
          </w:tcPr>
          <w:p w14:paraId="5C626071" w14:textId="77777777" w:rsidR="0023007D" w:rsidRPr="00C414F1" w:rsidRDefault="0023007D" w:rsidP="0023007D">
            <w:pPr>
              <w:spacing w:before="0" w:after="0"/>
              <w:rPr>
                <w:szCs w:val="20"/>
              </w:rPr>
            </w:pPr>
            <w:r w:rsidRPr="00C414F1">
              <w:rPr>
                <w:i/>
                <w:iCs/>
                <w:szCs w:val="20"/>
              </w:rPr>
              <w:t>Performance shares features of Bands 1 and 3.</w:t>
            </w:r>
          </w:p>
        </w:tc>
        <w:tc>
          <w:tcPr>
            <w:tcW w:w="2352" w:type="dxa"/>
            <w:vAlign w:val="center"/>
            <w:hideMark/>
          </w:tcPr>
          <w:p w14:paraId="451ABAA6" w14:textId="77777777" w:rsidR="0023007D" w:rsidRPr="00C414F1" w:rsidRDefault="0023007D" w:rsidP="0023007D">
            <w:pPr>
              <w:spacing w:before="0" w:after="0"/>
              <w:rPr>
                <w:szCs w:val="20"/>
              </w:rPr>
            </w:pPr>
          </w:p>
        </w:tc>
        <w:tc>
          <w:tcPr>
            <w:tcW w:w="2768" w:type="dxa"/>
            <w:tcBorders>
              <w:top w:val="single" w:sz="4" w:space="0" w:color="auto"/>
              <w:right w:val="single" w:sz="4" w:space="0" w:color="auto"/>
            </w:tcBorders>
            <w:vAlign w:val="center"/>
            <w:hideMark/>
          </w:tcPr>
          <w:p w14:paraId="2D7745DA" w14:textId="77777777" w:rsidR="0023007D" w:rsidRPr="00C414F1" w:rsidRDefault="0023007D" w:rsidP="0023007D">
            <w:pPr>
              <w:spacing w:before="0" w:after="0"/>
              <w:rPr>
                <w:szCs w:val="20"/>
              </w:rPr>
            </w:pPr>
          </w:p>
        </w:tc>
      </w:tr>
      <w:tr w:rsidR="00435280" w:rsidRPr="00C414F1" w14:paraId="35446C91" w14:textId="77777777" w:rsidTr="00217248">
        <w:tc>
          <w:tcPr>
            <w:tcW w:w="365" w:type="dxa"/>
            <w:tcBorders>
              <w:top w:val="single" w:sz="2" w:space="0" w:color="000000"/>
              <w:left w:val="single" w:sz="2" w:space="0" w:color="000000"/>
              <w:bottom w:val="single" w:sz="2" w:space="0" w:color="000000"/>
              <w:right w:val="single" w:sz="2" w:space="0" w:color="000000"/>
            </w:tcBorders>
            <w:tcMar>
              <w:top w:w="60" w:type="dxa"/>
              <w:left w:w="60" w:type="dxa"/>
              <w:bottom w:w="60" w:type="dxa"/>
              <w:right w:w="60" w:type="dxa"/>
            </w:tcMar>
            <w:hideMark/>
          </w:tcPr>
          <w:p w14:paraId="7536E81B" w14:textId="77777777" w:rsidR="00435280" w:rsidRPr="00C414F1" w:rsidRDefault="00435280" w:rsidP="0023007D">
            <w:pPr>
              <w:spacing w:before="0" w:after="0"/>
              <w:rPr>
                <w:szCs w:val="20"/>
              </w:rPr>
            </w:pPr>
            <w:r w:rsidRPr="00C414F1">
              <w:rPr>
                <w:szCs w:val="20"/>
              </w:rPr>
              <w:t>1</w:t>
            </w:r>
          </w:p>
        </w:tc>
        <w:tc>
          <w:tcPr>
            <w:tcW w:w="2609" w:type="dxa"/>
            <w:tcBorders>
              <w:top w:val="single" w:sz="2" w:space="0" w:color="000000"/>
              <w:left w:val="single" w:sz="2" w:space="0" w:color="000000"/>
              <w:bottom w:val="single" w:sz="2" w:space="0" w:color="000000"/>
              <w:right w:val="single" w:sz="2" w:space="0" w:color="000000"/>
            </w:tcBorders>
            <w:tcMar>
              <w:top w:w="60" w:type="dxa"/>
              <w:left w:w="60" w:type="dxa"/>
              <w:bottom w:w="60" w:type="dxa"/>
              <w:right w:w="60" w:type="dxa"/>
            </w:tcMar>
            <w:hideMark/>
          </w:tcPr>
          <w:p w14:paraId="56734F4A" w14:textId="77777777" w:rsidR="00435280" w:rsidRPr="00C414F1" w:rsidRDefault="00435280" w:rsidP="0023007D">
            <w:pPr>
              <w:spacing w:before="0" w:after="0"/>
              <w:rPr>
                <w:szCs w:val="20"/>
              </w:rPr>
            </w:pPr>
            <w:r w:rsidRPr="00C414F1">
              <w:rPr>
                <w:szCs w:val="20"/>
              </w:rPr>
              <w:t>• The task has been misinterpreted and only some content is relevant to the task. </w:t>
            </w:r>
          </w:p>
        </w:tc>
        <w:tc>
          <w:tcPr>
            <w:tcW w:w="2693" w:type="dxa"/>
            <w:tcBorders>
              <w:top w:val="single" w:sz="2" w:space="0" w:color="000000"/>
              <w:left w:val="single" w:sz="2" w:space="0" w:color="000000"/>
              <w:bottom w:val="single" w:sz="2" w:space="0" w:color="000000"/>
              <w:right w:val="single" w:sz="2" w:space="0" w:color="000000"/>
            </w:tcBorders>
            <w:tcMar>
              <w:top w:w="60" w:type="dxa"/>
              <w:left w:w="60" w:type="dxa"/>
              <w:bottom w:w="60" w:type="dxa"/>
              <w:right w:w="60" w:type="dxa"/>
            </w:tcMar>
            <w:hideMark/>
          </w:tcPr>
          <w:p w14:paraId="20B5B0E9" w14:textId="77777777" w:rsidR="00435280" w:rsidRPr="00C414F1" w:rsidRDefault="00435280" w:rsidP="0023007D">
            <w:pPr>
              <w:spacing w:before="0" w:after="0"/>
              <w:rPr>
                <w:szCs w:val="20"/>
              </w:rPr>
            </w:pPr>
            <w:r w:rsidRPr="00C414F1">
              <w:rPr>
                <w:szCs w:val="20"/>
              </w:rPr>
              <w:t>• The format isn’t appropriate for the task.</w:t>
            </w:r>
          </w:p>
          <w:p w14:paraId="7550AB1D" w14:textId="77777777" w:rsidR="00435280" w:rsidRPr="00C414F1" w:rsidRDefault="00435280" w:rsidP="0023007D">
            <w:pPr>
              <w:spacing w:before="0" w:after="0"/>
              <w:rPr>
                <w:szCs w:val="20"/>
              </w:rPr>
            </w:pPr>
            <w:r w:rsidRPr="00C414F1">
              <w:rPr>
                <w:szCs w:val="20"/>
              </w:rPr>
              <w:t>• The target reader can follow only with difficulty if at all.</w:t>
            </w:r>
          </w:p>
        </w:tc>
        <w:tc>
          <w:tcPr>
            <w:tcW w:w="2352" w:type="dxa"/>
            <w:tcBorders>
              <w:top w:val="single" w:sz="2" w:space="0" w:color="000000"/>
              <w:left w:val="single" w:sz="2" w:space="0" w:color="000000"/>
              <w:bottom w:val="single" w:sz="4" w:space="0" w:color="auto"/>
              <w:right w:val="single" w:sz="2" w:space="0" w:color="000000"/>
            </w:tcBorders>
            <w:tcMar>
              <w:top w:w="60" w:type="dxa"/>
              <w:left w:w="60" w:type="dxa"/>
              <w:bottom w:w="60" w:type="dxa"/>
              <w:right w:w="60" w:type="dxa"/>
            </w:tcMar>
            <w:hideMark/>
          </w:tcPr>
          <w:p w14:paraId="32C17AE3" w14:textId="77777777" w:rsidR="00435280" w:rsidRPr="00C414F1" w:rsidRDefault="00435280" w:rsidP="0023007D">
            <w:pPr>
              <w:spacing w:before="0" w:after="0"/>
              <w:rPr>
                <w:szCs w:val="20"/>
              </w:rPr>
            </w:pPr>
            <w:r w:rsidRPr="00C414F1">
              <w:rPr>
                <w:szCs w:val="20"/>
              </w:rPr>
              <w:t>• The text is not coherent in parts with a limited use of linking words.</w:t>
            </w:r>
          </w:p>
          <w:p w14:paraId="439419FA" w14:textId="77777777" w:rsidR="00435280" w:rsidRPr="00C414F1" w:rsidRDefault="00435280" w:rsidP="0023007D">
            <w:pPr>
              <w:spacing w:before="0" w:after="0"/>
              <w:rPr>
                <w:szCs w:val="20"/>
              </w:rPr>
            </w:pPr>
            <w:r w:rsidRPr="00C414F1">
              <w:rPr>
                <w:szCs w:val="20"/>
              </w:rPr>
              <w:t>• Sentences are short with little use of referencing pronouns.</w:t>
            </w:r>
          </w:p>
        </w:tc>
        <w:tc>
          <w:tcPr>
            <w:tcW w:w="2768" w:type="dxa"/>
            <w:tcBorders>
              <w:top w:val="single" w:sz="2" w:space="0" w:color="000000"/>
              <w:left w:val="single" w:sz="2" w:space="0" w:color="000000"/>
              <w:bottom w:val="single" w:sz="4" w:space="0" w:color="auto"/>
              <w:right w:val="single" w:sz="2" w:space="0" w:color="000000"/>
            </w:tcBorders>
            <w:tcMar>
              <w:top w:w="60" w:type="dxa"/>
              <w:left w:w="60" w:type="dxa"/>
              <w:bottom w:w="60" w:type="dxa"/>
              <w:right w:w="60" w:type="dxa"/>
            </w:tcMar>
            <w:hideMark/>
          </w:tcPr>
          <w:p w14:paraId="23B5588D" w14:textId="77777777" w:rsidR="00435280" w:rsidRPr="00C414F1" w:rsidRDefault="00435280" w:rsidP="0023007D">
            <w:pPr>
              <w:spacing w:before="0" w:after="0"/>
              <w:rPr>
                <w:szCs w:val="20"/>
              </w:rPr>
            </w:pPr>
            <w:r w:rsidRPr="00C414F1">
              <w:rPr>
                <w:szCs w:val="20"/>
              </w:rPr>
              <w:t>• Errors impede meaning at times.</w:t>
            </w:r>
          </w:p>
          <w:p w14:paraId="7F12CCB2" w14:textId="77777777" w:rsidR="00435280" w:rsidRPr="00C414F1" w:rsidRDefault="00435280" w:rsidP="0023007D">
            <w:pPr>
              <w:spacing w:before="0" w:after="0"/>
              <w:rPr>
                <w:szCs w:val="20"/>
              </w:rPr>
            </w:pPr>
            <w:r w:rsidRPr="00C414F1">
              <w:rPr>
                <w:szCs w:val="20"/>
              </w:rPr>
              <w:t>• There is a lack of control, particularly with verb forms.</w:t>
            </w:r>
          </w:p>
          <w:p w14:paraId="0F43C0B4" w14:textId="3911148D" w:rsidR="00435280" w:rsidRPr="00C414F1" w:rsidRDefault="00435280" w:rsidP="0023007D">
            <w:pPr>
              <w:spacing w:before="0" w:after="0"/>
              <w:rPr>
                <w:szCs w:val="20"/>
              </w:rPr>
            </w:pPr>
            <w:r w:rsidRPr="00C414F1">
              <w:rPr>
                <w:szCs w:val="20"/>
              </w:rPr>
              <w:t xml:space="preserve">• There are frequent </w:t>
            </w:r>
            <w:r w:rsidR="00EA79D6">
              <w:rPr>
                <w:szCs w:val="20"/>
              </w:rPr>
              <w:t>spelling mistakes</w:t>
            </w:r>
            <w:r w:rsidRPr="00C414F1">
              <w:rPr>
                <w:szCs w:val="20"/>
              </w:rPr>
              <w:t>.</w:t>
            </w:r>
          </w:p>
        </w:tc>
      </w:tr>
      <w:tr w:rsidR="0023007D" w:rsidRPr="00C414F1" w14:paraId="28F2BAFB" w14:textId="77777777" w:rsidTr="00217248">
        <w:tc>
          <w:tcPr>
            <w:tcW w:w="365" w:type="dxa"/>
            <w:tcBorders>
              <w:top w:val="single" w:sz="2" w:space="0" w:color="000000"/>
              <w:left w:val="single" w:sz="2" w:space="0" w:color="000000"/>
              <w:bottom w:val="single" w:sz="2" w:space="0" w:color="000000"/>
              <w:right w:val="single" w:sz="2" w:space="0" w:color="000000"/>
            </w:tcBorders>
            <w:tcMar>
              <w:top w:w="60" w:type="dxa"/>
              <w:left w:w="60" w:type="dxa"/>
              <w:bottom w:w="60" w:type="dxa"/>
              <w:right w:w="60" w:type="dxa"/>
            </w:tcMar>
            <w:hideMark/>
          </w:tcPr>
          <w:p w14:paraId="1D05D2D7" w14:textId="77777777" w:rsidR="0023007D" w:rsidRPr="00C414F1" w:rsidRDefault="0023007D" w:rsidP="0023007D">
            <w:pPr>
              <w:spacing w:before="0" w:after="0"/>
              <w:rPr>
                <w:szCs w:val="20"/>
              </w:rPr>
            </w:pPr>
            <w:r w:rsidRPr="00C414F1">
              <w:rPr>
                <w:szCs w:val="20"/>
              </w:rPr>
              <w:t>0</w:t>
            </w:r>
          </w:p>
        </w:tc>
        <w:tc>
          <w:tcPr>
            <w:tcW w:w="5302" w:type="dxa"/>
            <w:gridSpan w:val="2"/>
            <w:tcBorders>
              <w:top w:val="single" w:sz="2" w:space="0" w:color="000000"/>
              <w:left w:val="single" w:sz="2" w:space="0" w:color="000000"/>
              <w:bottom w:val="single" w:sz="2" w:space="0" w:color="000000"/>
            </w:tcBorders>
            <w:tcMar>
              <w:top w:w="60" w:type="dxa"/>
              <w:left w:w="60" w:type="dxa"/>
              <w:bottom w:w="60" w:type="dxa"/>
              <w:right w:w="60" w:type="dxa"/>
            </w:tcMar>
            <w:hideMark/>
          </w:tcPr>
          <w:p w14:paraId="0376459F" w14:textId="77777777" w:rsidR="0023007D" w:rsidRPr="00C414F1" w:rsidRDefault="0023007D" w:rsidP="0023007D">
            <w:pPr>
              <w:spacing w:before="0" w:after="0"/>
              <w:rPr>
                <w:szCs w:val="20"/>
              </w:rPr>
            </w:pPr>
            <w:r w:rsidRPr="00C414F1">
              <w:rPr>
                <w:i/>
                <w:iCs/>
                <w:szCs w:val="20"/>
              </w:rPr>
              <w:t>Performance below Band 1.</w:t>
            </w:r>
          </w:p>
        </w:tc>
        <w:tc>
          <w:tcPr>
            <w:tcW w:w="2352" w:type="dxa"/>
            <w:tcBorders>
              <w:top w:val="single" w:sz="4" w:space="0" w:color="auto"/>
              <w:bottom w:val="single" w:sz="4" w:space="0" w:color="auto"/>
            </w:tcBorders>
            <w:vAlign w:val="center"/>
            <w:hideMark/>
          </w:tcPr>
          <w:p w14:paraId="6B598B1F" w14:textId="77777777" w:rsidR="0023007D" w:rsidRPr="00C414F1" w:rsidRDefault="0023007D" w:rsidP="0023007D">
            <w:pPr>
              <w:spacing w:before="0" w:after="0"/>
              <w:rPr>
                <w:szCs w:val="20"/>
              </w:rPr>
            </w:pPr>
          </w:p>
        </w:tc>
        <w:tc>
          <w:tcPr>
            <w:tcW w:w="2768" w:type="dxa"/>
            <w:tcBorders>
              <w:top w:val="single" w:sz="4" w:space="0" w:color="auto"/>
              <w:bottom w:val="single" w:sz="4" w:space="0" w:color="auto"/>
              <w:right w:val="single" w:sz="4" w:space="0" w:color="auto"/>
            </w:tcBorders>
            <w:vAlign w:val="center"/>
            <w:hideMark/>
          </w:tcPr>
          <w:p w14:paraId="653B2476" w14:textId="77777777" w:rsidR="0023007D" w:rsidRPr="00C414F1" w:rsidRDefault="0023007D" w:rsidP="0023007D">
            <w:pPr>
              <w:spacing w:before="0" w:after="0"/>
              <w:rPr>
                <w:szCs w:val="20"/>
              </w:rPr>
            </w:pPr>
          </w:p>
        </w:tc>
      </w:tr>
    </w:tbl>
    <w:p w14:paraId="02FBE92F" w14:textId="77777777" w:rsidR="00A96F8A" w:rsidRPr="00C414F1" w:rsidRDefault="00A96F8A" w:rsidP="0023007D">
      <w:pPr>
        <w:spacing w:before="0" w:after="0"/>
        <w:rPr>
          <w:szCs w:val="20"/>
        </w:rPr>
      </w:pPr>
    </w:p>
    <w:p w14:paraId="152D53D1" w14:textId="77777777" w:rsidR="0023007D" w:rsidRPr="00C414F1" w:rsidRDefault="0023007D" w:rsidP="0023007D">
      <w:pPr>
        <w:pStyle w:val="Heading1"/>
        <w:rPr>
          <w:rFonts w:ascii="Helvetica" w:hAnsi="Helvetica" w:cs="Helvetica"/>
        </w:rPr>
      </w:pPr>
      <w:r w:rsidRPr="00C414F1">
        <w:rPr>
          <w:rFonts w:ascii="Helvetica" w:hAnsi="Helvetica" w:cs="Helvetica"/>
        </w:rPr>
        <w:br w:type="page"/>
      </w:r>
    </w:p>
    <w:p w14:paraId="06F5450F" w14:textId="77777777" w:rsidR="0023007D" w:rsidRPr="00C414F1" w:rsidRDefault="0023007D" w:rsidP="0023007D">
      <w:pPr>
        <w:pStyle w:val="Heading1"/>
        <w:rPr>
          <w:rFonts w:ascii="Helvetica" w:hAnsi="Helvetica" w:cs="Helvetica"/>
        </w:rPr>
        <w:sectPr w:rsidR="0023007D" w:rsidRPr="00C414F1" w:rsidSect="009B610D">
          <w:type w:val="continuous"/>
          <w:pgSz w:w="11906" w:h="16838"/>
          <w:pgMar w:top="2410" w:right="566" w:bottom="709" w:left="567" w:header="0" w:footer="708" w:gutter="0"/>
          <w:cols w:space="426"/>
          <w:docGrid w:linePitch="360"/>
        </w:sectPr>
      </w:pPr>
    </w:p>
    <w:p w14:paraId="0A67098C" w14:textId="77777777" w:rsidR="006C0BE6" w:rsidRPr="00CC789E" w:rsidRDefault="006C0BE6" w:rsidP="006C0BE6">
      <w:pPr>
        <w:pStyle w:val="Header2"/>
        <w:rPr>
          <w:rFonts w:ascii="Helvetica" w:hAnsi="Helvetica"/>
          <w:w w:val="105"/>
        </w:rPr>
      </w:pPr>
      <w:r w:rsidRPr="00CC789E">
        <w:rPr>
          <w:rFonts w:ascii="Helvetica" w:hAnsi="Helvetica"/>
          <w:w w:val="105"/>
        </w:rPr>
        <w:lastRenderedPageBreak/>
        <w:t>AUDIOSCRIPTS</w:t>
      </w:r>
    </w:p>
    <w:p w14:paraId="2DE60312" w14:textId="77777777" w:rsidR="006C0BE6" w:rsidRPr="00E2142D" w:rsidRDefault="006C0BE6" w:rsidP="006C0BE6">
      <w:pPr>
        <w:pStyle w:val="Header2"/>
      </w:pPr>
      <w:r w:rsidRPr="00E2142D">
        <w:t xml:space="preserve">Skills Test 1 </w:t>
      </w:r>
    </w:p>
    <w:p w14:paraId="6C10A0C1" w14:textId="77777777" w:rsidR="006C0BE6" w:rsidRPr="00FB6A34" w:rsidRDefault="006C0BE6" w:rsidP="006C0BE6">
      <w:pPr>
        <w:pStyle w:val="03-Rubricafterhead"/>
        <w:tabs>
          <w:tab w:val="left" w:pos="1020"/>
        </w:tabs>
        <w:spacing w:before="0"/>
        <w:ind w:left="1020" w:hanging="1020"/>
        <w:rPr>
          <w:rFonts w:ascii="Helvetica" w:hAnsi="Helvetica"/>
          <w:b/>
          <w:sz w:val="20"/>
        </w:rPr>
      </w:pPr>
      <w:r w:rsidRPr="00FB6A34">
        <w:rPr>
          <w:rFonts w:ascii="Helvetica" w:hAnsi="Helvetica"/>
          <w:b/>
          <w:sz w:val="20"/>
        </w:rPr>
        <w:t>Track 01</w:t>
      </w:r>
    </w:p>
    <w:p w14:paraId="54F3F670" w14:textId="77777777" w:rsidR="006C0BE6" w:rsidRPr="00E2142D" w:rsidRDefault="006C0BE6" w:rsidP="006C0BE6">
      <w:pPr>
        <w:pStyle w:val="09-Wordlist"/>
        <w:tabs>
          <w:tab w:val="left" w:pos="709"/>
        </w:tabs>
        <w:spacing w:before="40"/>
        <w:ind w:left="709" w:hanging="709"/>
        <w:rPr>
          <w:rFonts w:ascii="Helvetica" w:hAnsi="Helvetica"/>
          <w:sz w:val="19"/>
        </w:rPr>
      </w:pPr>
      <w:r w:rsidRPr="00E2142D">
        <w:rPr>
          <w:rFonts w:ascii="Helvetica" w:hAnsi="Helvetica"/>
          <w:sz w:val="19"/>
        </w:rPr>
        <w:t xml:space="preserve">Jon    </w:t>
      </w:r>
      <w:r w:rsidRPr="00E2142D">
        <w:rPr>
          <w:rFonts w:ascii="Helvetica" w:hAnsi="Helvetica"/>
          <w:sz w:val="19"/>
        </w:rPr>
        <w:tab/>
        <w:t xml:space="preserve">I need a new hobby. I go to school, my teacher gives me lots of homework, and I always do it. But </w:t>
      </w:r>
      <w:r>
        <w:rPr>
          <w:rFonts w:ascii="Helvetica" w:hAnsi="Helvetica"/>
          <w:sz w:val="19"/>
        </w:rPr>
        <w:t xml:space="preserve">… </w:t>
      </w:r>
      <w:r w:rsidRPr="00E2142D">
        <w:rPr>
          <w:rFonts w:ascii="Helvetica" w:hAnsi="Helvetica"/>
          <w:sz w:val="19"/>
        </w:rPr>
        <w:t>I don’t do anything else. My life is always the same. I want to do something that makes me happy. What do you think, Lisa?</w:t>
      </w:r>
    </w:p>
    <w:p w14:paraId="2E41F6F0" w14:textId="5F4E3BEA" w:rsidR="006C0BE6" w:rsidRPr="00E2142D" w:rsidRDefault="006C0BE6" w:rsidP="006C0BE6">
      <w:pPr>
        <w:pStyle w:val="09-Wordlist"/>
        <w:tabs>
          <w:tab w:val="left" w:pos="709"/>
        </w:tabs>
        <w:spacing w:before="40"/>
        <w:ind w:left="709" w:hanging="709"/>
        <w:rPr>
          <w:rFonts w:ascii="Helvetica" w:hAnsi="Helvetica"/>
          <w:sz w:val="19"/>
        </w:rPr>
      </w:pPr>
      <w:r w:rsidRPr="00E2142D">
        <w:rPr>
          <w:rFonts w:ascii="Helvetica" w:hAnsi="Helvetica"/>
          <w:sz w:val="19"/>
        </w:rPr>
        <w:t xml:space="preserve">Lisa   </w:t>
      </w:r>
      <w:r w:rsidRPr="00E2142D">
        <w:rPr>
          <w:rFonts w:ascii="Helvetica" w:hAnsi="Helvetica"/>
          <w:sz w:val="19"/>
        </w:rPr>
        <w:tab/>
        <w:t xml:space="preserve">Yes, you need to have hobbies! Do you like food? I like cooking, and that really helps me relax. I like collecting ideas from around the world and making new types of dishes. It gives my brain exercise. </w:t>
      </w:r>
    </w:p>
    <w:p w14:paraId="33AB1D45" w14:textId="77777777" w:rsidR="006C0BE6" w:rsidRPr="00E2142D" w:rsidRDefault="006C0BE6" w:rsidP="006C0BE6">
      <w:pPr>
        <w:pStyle w:val="09-Wordlist"/>
        <w:tabs>
          <w:tab w:val="left" w:pos="709"/>
        </w:tabs>
        <w:spacing w:before="40"/>
        <w:ind w:left="709" w:hanging="709"/>
        <w:rPr>
          <w:rFonts w:ascii="Helvetica" w:hAnsi="Helvetica"/>
          <w:sz w:val="19"/>
        </w:rPr>
      </w:pPr>
      <w:r w:rsidRPr="00E2142D">
        <w:rPr>
          <w:rFonts w:ascii="Helvetica" w:hAnsi="Helvetica"/>
          <w:sz w:val="19"/>
        </w:rPr>
        <w:t xml:space="preserve">Jon    </w:t>
      </w:r>
      <w:r w:rsidRPr="00E2142D">
        <w:rPr>
          <w:rFonts w:ascii="Helvetica" w:hAnsi="Helvetica"/>
          <w:sz w:val="19"/>
        </w:rPr>
        <w:tab/>
        <w:t>Hmm. Of course, I love eating new things, and cooking sounds like fun, but I’m really bad in the kitchen! That’s my problem! I need someone to teach me how to cook! What about you, David? Do you have any interests?</w:t>
      </w:r>
    </w:p>
    <w:p w14:paraId="468EAFDD" w14:textId="34358108" w:rsidR="006C0BE6" w:rsidRPr="00E2142D" w:rsidRDefault="006C0BE6" w:rsidP="006C0BE6">
      <w:pPr>
        <w:pStyle w:val="09-Wordlist"/>
        <w:tabs>
          <w:tab w:val="left" w:pos="709"/>
        </w:tabs>
        <w:spacing w:before="40"/>
        <w:ind w:left="709" w:hanging="709"/>
        <w:rPr>
          <w:rFonts w:ascii="Helvetica" w:hAnsi="Helvetica"/>
          <w:sz w:val="19"/>
        </w:rPr>
      </w:pPr>
      <w:r w:rsidRPr="00E2142D">
        <w:rPr>
          <w:rFonts w:ascii="Helvetica" w:hAnsi="Helvetica"/>
          <w:sz w:val="19"/>
        </w:rPr>
        <w:t xml:space="preserve">David    </w:t>
      </w:r>
      <w:r w:rsidRPr="00E2142D">
        <w:rPr>
          <w:rFonts w:ascii="Helvetica" w:hAnsi="Helvetica"/>
          <w:sz w:val="19"/>
        </w:rPr>
        <w:tab/>
        <w:t xml:space="preserve">Yes, I love taking photos. I always try to go out </w:t>
      </w:r>
      <w:r>
        <w:rPr>
          <w:rFonts w:ascii="Helvetica" w:hAnsi="Helvetica"/>
          <w:sz w:val="19"/>
        </w:rPr>
        <w:t>on</w:t>
      </w:r>
      <w:r w:rsidRPr="00E2142D">
        <w:rPr>
          <w:rFonts w:ascii="Helvetica" w:hAnsi="Helvetica"/>
          <w:sz w:val="19"/>
        </w:rPr>
        <w:t xml:space="preserve"> the weekend with my camera. I rarely stay at home. I like walking and taking photos of trees or flowers or things in the street. And it’s good exercise, too. </w:t>
      </w:r>
    </w:p>
    <w:p w14:paraId="6AFD9C48" w14:textId="77777777" w:rsidR="006C0BE6" w:rsidRPr="00E2142D" w:rsidRDefault="006C0BE6" w:rsidP="006C0BE6">
      <w:pPr>
        <w:pStyle w:val="09-Wordlist"/>
        <w:tabs>
          <w:tab w:val="left" w:pos="709"/>
        </w:tabs>
        <w:spacing w:before="40"/>
        <w:ind w:left="709" w:hanging="709"/>
        <w:rPr>
          <w:rFonts w:ascii="Helvetica" w:hAnsi="Helvetica"/>
          <w:sz w:val="19"/>
        </w:rPr>
      </w:pPr>
      <w:r w:rsidRPr="00E2142D">
        <w:rPr>
          <w:rFonts w:ascii="Helvetica" w:hAnsi="Helvetica"/>
          <w:sz w:val="19"/>
        </w:rPr>
        <w:t xml:space="preserve">Jon     </w:t>
      </w:r>
      <w:r w:rsidRPr="00E2142D">
        <w:rPr>
          <w:rFonts w:ascii="Helvetica" w:hAnsi="Helvetica"/>
          <w:sz w:val="19"/>
        </w:rPr>
        <w:tab/>
        <w:t>And who do you go with?</w:t>
      </w:r>
    </w:p>
    <w:p w14:paraId="1E615EAF" w14:textId="77777777" w:rsidR="006C0BE6" w:rsidRPr="00E2142D" w:rsidRDefault="006C0BE6" w:rsidP="006C0BE6">
      <w:pPr>
        <w:pStyle w:val="09-Wordlist"/>
        <w:tabs>
          <w:tab w:val="left" w:pos="709"/>
        </w:tabs>
        <w:spacing w:before="40"/>
        <w:ind w:left="709" w:hanging="709"/>
        <w:rPr>
          <w:rFonts w:ascii="Helvetica" w:hAnsi="Helvetica"/>
          <w:sz w:val="19"/>
        </w:rPr>
      </w:pPr>
      <w:r>
        <w:rPr>
          <w:rFonts w:ascii="Helvetica" w:hAnsi="Helvetica"/>
          <w:sz w:val="19"/>
        </w:rPr>
        <w:t xml:space="preserve">David    </w:t>
      </w:r>
      <w:r w:rsidRPr="00E2142D">
        <w:rPr>
          <w:rFonts w:ascii="Helvetica" w:hAnsi="Helvetica"/>
          <w:sz w:val="19"/>
        </w:rPr>
        <w:t>Oh, no</w:t>
      </w:r>
      <w:r>
        <w:rPr>
          <w:rFonts w:ascii="Helvetica" w:hAnsi="Helvetica"/>
          <w:sz w:val="19"/>
        </w:rPr>
        <w:t xml:space="preserve"> </w:t>
      </w:r>
      <w:r w:rsidRPr="00E2142D">
        <w:rPr>
          <w:rFonts w:ascii="Helvetica" w:hAnsi="Helvetica"/>
          <w:sz w:val="19"/>
        </w:rPr>
        <w:t xml:space="preserve">one. People usually think I’m a </w:t>
      </w:r>
      <w:r>
        <w:rPr>
          <w:rFonts w:ascii="Helvetica" w:hAnsi="Helvetica"/>
          <w:sz w:val="19"/>
        </w:rPr>
        <w:t>little</w:t>
      </w:r>
      <w:r w:rsidRPr="00E2142D">
        <w:rPr>
          <w:rFonts w:ascii="Helvetica" w:hAnsi="Helvetica"/>
          <w:sz w:val="19"/>
        </w:rPr>
        <w:t xml:space="preserve"> weird, but I like being on my own.</w:t>
      </w:r>
    </w:p>
    <w:p w14:paraId="187A220A" w14:textId="77777777" w:rsidR="006C0BE6" w:rsidRPr="00E2142D" w:rsidRDefault="006C0BE6" w:rsidP="006C0BE6">
      <w:pPr>
        <w:pStyle w:val="09-Wordlist"/>
        <w:tabs>
          <w:tab w:val="left" w:pos="709"/>
        </w:tabs>
        <w:spacing w:before="40"/>
        <w:ind w:left="709" w:hanging="709"/>
        <w:rPr>
          <w:rFonts w:ascii="Helvetica" w:hAnsi="Helvetica"/>
          <w:sz w:val="19"/>
        </w:rPr>
      </w:pPr>
      <w:r w:rsidRPr="00E2142D">
        <w:rPr>
          <w:rFonts w:ascii="Helvetica" w:hAnsi="Helvetica"/>
          <w:sz w:val="19"/>
        </w:rPr>
        <w:t xml:space="preserve">Jon     </w:t>
      </w:r>
      <w:r w:rsidRPr="00E2142D">
        <w:rPr>
          <w:rFonts w:ascii="Helvetica" w:hAnsi="Helvetica"/>
          <w:sz w:val="19"/>
        </w:rPr>
        <w:tab/>
        <w:t>Well, I have a camera on my phone. It’s OK, but it’s not great. And I can’t stand being on my own for hours. Esme, what do you like doing?</w:t>
      </w:r>
    </w:p>
    <w:p w14:paraId="20789188" w14:textId="03A3CE67" w:rsidR="006C0BE6" w:rsidRPr="00E2142D" w:rsidRDefault="006C0BE6" w:rsidP="006C0BE6">
      <w:pPr>
        <w:pStyle w:val="09-Wordlist"/>
        <w:tabs>
          <w:tab w:val="left" w:pos="709"/>
        </w:tabs>
        <w:spacing w:before="40"/>
        <w:ind w:left="709" w:hanging="709"/>
        <w:rPr>
          <w:rFonts w:ascii="Helvetica" w:hAnsi="Helvetica"/>
          <w:sz w:val="19"/>
        </w:rPr>
      </w:pPr>
      <w:r w:rsidRPr="00E2142D">
        <w:rPr>
          <w:rFonts w:ascii="Helvetica" w:hAnsi="Helvetica"/>
          <w:sz w:val="19"/>
        </w:rPr>
        <w:t xml:space="preserve">Esme    </w:t>
      </w:r>
      <w:r w:rsidRPr="00E2142D">
        <w:rPr>
          <w:rFonts w:ascii="Helvetica" w:hAnsi="Helvetica"/>
          <w:sz w:val="19"/>
        </w:rPr>
        <w:tab/>
        <w:t xml:space="preserve">Well, I like being with friends, but I don’t have a problem being on my own. I spend a lot of time writing my blog. I like writing poems or stories. Sometimes I just write about how I feel about something. </w:t>
      </w:r>
    </w:p>
    <w:p w14:paraId="4C73D537" w14:textId="77777777" w:rsidR="006C0BE6" w:rsidRPr="00E2142D" w:rsidRDefault="006C0BE6" w:rsidP="006C0BE6">
      <w:pPr>
        <w:pStyle w:val="09-Wordlist"/>
        <w:tabs>
          <w:tab w:val="left" w:pos="709"/>
        </w:tabs>
        <w:spacing w:before="40"/>
        <w:ind w:left="709" w:hanging="709"/>
        <w:rPr>
          <w:rFonts w:ascii="Helvetica" w:hAnsi="Helvetica"/>
          <w:sz w:val="19"/>
        </w:rPr>
      </w:pPr>
      <w:r>
        <w:rPr>
          <w:rFonts w:ascii="Helvetica" w:hAnsi="Helvetica"/>
          <w:sz w:val="19"/>
        </w:rPr>
        <w:t xml:space="preserve">David    </w:t>
      </w:r>
      <w:r w:rsidRPr="00E2142D">
        <w:rPr>
          <w:rFonts w:ascii="Helvetica" w:hAnsi="Helvetica"/>
          <w:sz w:val="19"/>
        </w:rPr>
        <w:t xml:space="preserve">Wow. I love reading poems. </w:t>
      </w:r>
    </w:p>
    <w:p w14:paraId="12C76B69" w14:textId="77777777" w:rsidR="006C0BE6" w:rsidRPr="00E2142D" w:rsidRDefault="006C0BE6" w:rsidP="006C0BE6">
      <w:pPr>
        <w:pStyle w:val="09-Wordlist"/>
        <w:tabs>
          <w:tab w:val="left" w:pos="709"/>
        </w:tabs>
        <w:spacing w:before="40"/>
        <w:ind w:left="709" w:hanging="709"/>
        <w:rPr>
          <w:rFonts w:ascii="Helvetica" w:hAnsi="Helvetica"/>
          <w:sz w:val="19"/>
        </w:rPr>
      </w:pPr>
      <w:r>
        <w:rPr>
          <w:rFonts w:ascii="Helvetica" w:hAnsi="Helvetica"/>
          <w:sz w:val="19"/>
        </w:rPr>
        <w:t xml:space="preserve">Esme    </w:t>
      </w:r>
      <w:r w:rsidRPr="00E2142D">
        <w:rPr>
          <w:rFonts w:ascii="Helvetica" w:hAnsi="Helvetica"/>
          <w:sz w:val="19"/>
        </w:rPr>
        <w:t xml:space="preserve">That’s great, David. Hey, </w:t>
      </w:r>
      <w:r>
        <w:rPr>
          <w:rFonts w:ascii="Helvetica" w:hAnsi="Helvetica"/>
          <w:sz w:val="19"/>
        </w:rPr>
        <w:t>I’ve got</w:t>
      </w:r>
      <w:r w:rsidRPr="00E2142D">
        <w:rPr>
          <w:rFonts w:ascii="Helvetica" w:hAnsi="Helvetica"/>
          <w:sz w:val="19"/>
        </w:rPr>
        <w:t xml:space="preserve"> an idea!</w:t>
      </w:r>
    </w:p>
    <w:p w14:paraId="0770591D" w14:textId="77777777" w:rsidR="006C0BE6" w:rsidRPr="00E2142D" w:rsidRDefault="006C0BE6" w:rsidP="006C0BE6">
      <w:pPr>
        <w:pStyle w:val="09-Wordlist"/>
        <w:tabs>
          <w:tab w:val="left" w:pos="709"/>
        </w:tabs>
        <w:spacing w:before="40"/>
        <w:ind w:left="709" w:hanging="709"/>
        <w:rPr>
          <w:rFonts w:ascii="Helvetica" w:hAnsi="Helvetica"/>
          <w:sz w:val="19"/>
        </w:rPr>
      </w:pPr>
      <w:r w:rsidRPr="00E2142D">
        <w:rPr>
          <w:rFonts w:ascii="Helvetica" w:hAnsi="Helvetica"/>
          <w:sz w:val="19"/>
        </w:rPr>
        <w:t xml:space="preserve">Jon     </w:t>
      </w:r>
      <w:r w:rsidRPr="00E2142D">
        <w:rPr>
          <w:rFonts w:ascii="Helvetica" w:hAnsi="Helvetica"/>
          <w:sz w:val="19"/>
        </w:rPr>
        <w:tab/>
        <w:t>What?</w:t>
      </w:r>
    </w:p>
    <w:p w14:paraId="7C176953" w14:textId="77777777" w:rsidR="006C0BE6" w:rsidRPr="00E2142D" w:rsidRDefault="006C0BE6" w:rsidP="006C0BE6">
      <w:pPr>
        <w:pStyle w:val="09-Wordlist"/>
        <w:tabs>
          <w:tab w:val="left" w:pos="709"/>
        </w:tabs>
        <w:spacing w:before="40"/>
        <w:ind w:left="709" w:hanging="709"/>
        <w:rPr>
          <w:rFonts w:ascii="Helvetica" w:hAnsi="Helvetica"/>
          <w:sz w:val="19"/>
        </w:rPr>
      </w:pPr>
      <w:r>
        <w:rPr>
          <w:rFonts w:ascii="Helvetica" w:hAnsi="Helvetica"/>
          <w:sz w:val="19"/>
        </w:rPr>
        <w:t xml:space="preserve">Esme    </w:t>
      </w:r>
      <w:r w:rsidRPr="00E2142D">
        <w:rPr>
          <w:rFonts w:ascii="Helvetica" w:hAnsi="Helvetica"/>
          <w:sz w:val="19"/>
        </w:rPr>
        <w:t>Why don’t you write something for my blog! About how you don’t have any hobbies, and how your life is always the same!</w:t>
      </w:r>
    </w:p>
    <w:p w14:paraId="29309369" w14:textId="77777777" w:rsidR="006C0BE6" w:rsidRPr="00E2142D" w:rsidRDefault="006C0BE6" w:rsidP="006C0BE6">
      <w:pPr>
        <w:pStyle w:val="09-Wordlist"/>
        <w:tabs>
          <w:tab w:val="left" w:pos="709"/>
        </w:tabs>
        <w:spacing w:before="40"/>
        <w:ind w:left="709" w:hanging="709"/>
        <w:rPr>
          <w:rFonts w:ascii="Helvetica" w:hAnsi="Helvetica"/>
          <w:sz w:val="19"/>
        </w:rPr>
      </w:pPr>
      <w:r w:rsidRPr="00E2142D">
        <w:rPr>
          <w:rFonts w:ascii="Helvetica" w:hAnsi="Helvetica"/>
          <w:sz w:val="19"/>
        </w:rPr>
        <w:t xml:space="preserve">Jon    </w:t>
      </w:r>
      <w:r w:rsidRPr="00E2142D">
        <w:rPr>
          <w:rFonts w:ascii="Helvetica" w:hAnsi="Helvetica"/>
          <w:sz w:val="19"/>
        </w:rPr>
        <w:tab/>
        <w:t xml:space="preserve">Well, I </w:t>
      </w:r>
      <w:r>
        <w:rPr>
          <w:rFonts w:ascii="Helvetica" w:hAnsi="Helvetica"/>
          <w:sz w:val="19"/>
        </w:rPr>
        <w:t xml:space="preserve">do </w:t>
      </w:r>
      <w:r w:rsidRPr="00E2142D">
        <w:rPr>
          <w:rFonts w:ascii="Helvetica" w:hAnsi="Helvetica"/>
          <w:sz w:val="19"/>
        </w:rPr>
        <w:t>enjoy writing. And I love telling people how I feel!</w:t>
      </w:r>
    </w:p>
    <w:p w14:paraId="4793D92B" w14:textId="497036E2" w:rsidR="006C0BE6" w:rsidRPr="00E2142D" w:rsidRDefault="006C0BE6" w:rsidP="006C0BE6">
      <w:pPr>
        <w:pStyle w:val="09-Wordlist"/>
        <w:tabs>
          <w:tab w:val="left" w:pos="709"/>
        </w:tabs>
        <w:spacing w:before="40"/>
        <w:ind w:left="709" w:hanging="709"/>
        <w:rPr>
          <w:rFonts w:ascii="Helvetica" w:hAnsi="Helvetica"/>
          <w:sz w:val="19"/>
        </w:rPr>
      </w:pPr>
      <w:r w:rsidRPr="00E2142D">
        <w:rPr>
          <w:rFonts w:ascii="Helvetica" w:hAnsi="Helvetica"/>
          <w:sz w:val="19"/>
        </w:rPr>
        <w:t xml:space="preserve">Esme    </w:t>
      </w:r>
      <w:r w:rsidRPr="00E2142D">
        <w:rPr>
          <w:rFonts w:ascii="Helvetica" w:hAnsi="Helvetica"/>
          <w:sz w:val="19"/>
        </w:rPr>
        <w:tab/>
        <w:t>And maybe</w:t>
      </w:r>
      <w:r w:rsidR="00F841F9">
        <w:rPr>
          <w:rFonts w:ascii="Helvetica" w:hAnsi="Helvetica"/>
          <w:sz w:val="19"/>
        </w:rPr>
        <w:t>,</w:t>
      </w:r>
      <w:r w:rsidRPr="00E2142D">
        <w:rPr>
          <w:rFonts w:ascii="Helvetica" w:hAnsi="Helvetica"/>
          <w:sz w:val="19"/>
        </w:rPr>
        <w:t xml:space="preserve"> David, you can give me some of your photos. And Lisa, you can write about some of the things you like to cook. And Jon, you can write about how you feel about them!</w:t>
      </w:r>
    </w:p>
    <w:p w14:paraId="0DFF1F0A" w14:textId="77777777" w:rsidR="006C0BE6" w:rsidRDefault="006C0BE6" w:rsidP="006C0BE6">
      <w:pPr>
        <w:pStyle w:val="09-Wordlist"/>
        <w:tabs>
          <w:tab w:val="left" w:pos="709"/>
        </w:tabs>
        <w:spacing w:before="40"/>
        <w:ind w:left="709" w:hanging="709"/>
        <w:rPr>
          <w:rFonts w:ascii="Helvetica" w:hAnsi="Helvetica"/>
          <w:sz w:val="19"/>
        </w:rPr>
      </w:pPr>
      <w:r w:rsidRPr="00E2142D">
        <w:rPr>
          <w:rFonts w:ascii="Helvetica" w:hAnsi="Helvetica"/>
          <w:sz w:val="19"/>
        </w:rPr>
        <w:t xml:space="preserve">Jon    </w:t>
      </w:r>
      <w:r w:rsidRPr="00E2142D">
        <w:rPr>
          <w:rFonts w:ascii="Helvetica" w:hAnsi="Helvetica"/>
          <w:sz w:val="19"/>
        </w:rPr>
        <w:tab/>
        <w:t xml:space="preserve">Great idea! </w:t>
      </w:r>
    </w:p>
    <w:p w14:paraId="0F568300" w14:textId="77777777" w:rsidR="006C0BE6" w:rsidRPr="00E2142D" w:rsidRDefault="006C0BE6" w:rsidP="006C0BE6">
      <w:pPr>
        <w:pStyle w:val="09-Wordlist"/>
        <w:tabs>
          <w:tab w:val="left" w:pos="709"/>
        </w:tabs>
        <w:ind w:left="709" w:hanging="709"/>
        <w:rPr>
          <w:rFonts w:ascii="Helvetica" w:hAnsi="Helvetica"/>
          <w:sz w:val="19"/>
        </w:rPr>
      </w:pPr>
    </w:p>
    <w:p w14:paraId="04EC4B9B" w14:textId="77777777" w:rsidR="006C0BE6" w:rsidRPr="00E2142D" w:rsidRDefault="006C0BE6" w:rsidP="006C0BE6">
      <w:pPr>
        <w:pStyle w:val="Header2"/>
      </w:pPr>
      <w:r w:rsidRPr="00E2142D">
        <w:t xml:space="preserve">Skills Test 2 </w:t>
      </w:r>
    </w:p>
    <w:p w14:paraId="781D1A0D" w14:textId="77777777" w:rsidR="006C0BE6" w:rsidRPr="00FB6A34" w:rsidRDefault="006C0BE6" w:rsidP="006C0BE6">
      <w:pPr>
        <w:pStyle w:val="03-Rubricafterhead"/>
        <w:tabs>
          <w:tab w:val="left" w:pos="993"/>
        </w:tabs>
        <w:spacing w:before="0"/>
        <w:ind w:left="993" w:hanging="993"/>
        <w:rPr>
          <w:rFonts w:ascii="Helvetica" w:hAnsi="Helvetica"/>
          <w:b/>
          <w:sz w:val="20"/>
        </w:rPr>
      </w:pPr>
      <w:r w:rsidRPr="00FB6A34">
        <w:rPr>
          <w:rFonts w:ascii="Helvetica" w:hAnsi="Helvetica"/>
          <w:b/>
          <w:sz w:val="20"/>
        </w:rPr>
        <w:t>Track 02</w:t>
      </w:r>
    </w:p>
    <w:p w14:paraId="0F7D4D07" w14:textId="77777777" w:rsidR="006C0BE6" w:rsidRPr="00E2142D" w:rsidRDefault="006C0BE6" w:rsidP="006C0BE6">
      <w:pPr>
        <w:pStyle w:val="09-Wordlist"/>
        <w:tabs>
          <w:tab w:val="left" w:pos="993"/>
          <w:tab w:val="left" w:pos="1134"/>
        </w:tabs>
        <w:ind w:left="993" w:hanging="993"/>
        <w:rPr>
          <w:rFonts w:ascii="Helvetica" w:hAnsi="Helvetica"/>
          <w:sz w:val="19"/>
        </w:rPr>
      </w:pPr>
      <w:r w:rsidRPr="00E2142D">
        <w:rPr>
          <w:rFonts w:ascii="Helvetica" w:hAnsi="Helvetica"/>
          <w:sz w:val="19"/>
        </w:rPr>
        <w:t>Assistant   Hi, can I help you? We</w:t>
      </w:r>
      <w:r>
        <w:rPr>
          <w:rFonts w:ascii="Helvetica" w:hAnsi="Helvetica"/>
          <w:sz w:val="19"/>
        </w:rPr>
        <w:t xml:space="preserve"> have</w:t>
      </w:r>
      <w:r w:rsidRPr="00E2142D">
        <w:rPr>
          <w:rFonts w:ascii="Helvetica" w:hAnsi="Helvetica"/>
          <w:sz w:val="19"/>
        </w:rPr>
        <w:t xml:space="preserve"> some nice shirts today, and shoes, too.</w:t>
      </w:r>
    </w:p>
    <w:p w14:paraId="5500B306" w14:textId="77777777" w:rsidR="006C0BE6" w:rsidRPr="00E2142D" w:rsidRDefault="006C0BE6" w:rsidP="006C0BE6">
      <w:pPr>
        <w:pStyle w:val="09-Wordlist"/>
        <w:tabs>
          <w:tab w:val="left" w:pos="993"/>
          <w:tab w:val="left" w:pos="1134"/>
        </w:tabs>
        <w:ind w:left="993" w:hanging="993"/>
        <w:rPr>
          <w:rFonts w:ascii="Helvetica" w:hAnsi="Helvetica"/>
          <w:sz w:val="19"/>
        </w:rPr>
      </w:pPr>
      <w:r w:rsidRPr="00E2142D">
        <w:rPr>
          <w:rFonts w:ascii="Helvetica" w:hAnsi="Helvetica"/>
          <w:sz w:val="19"/>
        </w:rPr>
        <w:t>Teen boy   Very nice, but I’m looking for a new jacket.</w:t>
      </w:r>
    </w:p>
    <w:p w14:paraId="16E0D0D6" w14:textId="77777777" w:rsidR="006C0BE6" w:rsidRPr="00E2142D" w:rsidRDefault="006C0BE6" w:rsidP="006C0BE6">
      <w:pPr>
        <w:pStyle w:val="09-Wordlist"/>
        <w:tabs>
          <w:tab w:val="left" w:pos="993"/>
          <w:tab w:val="left" w:pos="1134"/>
        </w:tabs>
        <w:ind w:left="993" w:hanging="993"/>
        <w:rPr>
          <w:rFonts w:ascii="Helvetica" w:hAnsi="Helvetica"/>
          <w:sz w:val="19"/>
        </w:rPr>
      </w:pPr>
      <w:r w:rsidRPr="00E2142D">
        <w:rPr>
          <w:rFonts w:ascii="Helvetica" w:hAnsi="Helvetica"/>
          <w:sz w:val="19"/>
        </w:rPr>
        <w:t>Assistant   Well, we</w:t>
      </w:r>
      <w:r>
        <w:rPr>
          <w:rFonts w:ascii="Helvetica" w:hAnsi="Helvetica"/>
          <w:sz w:val="19"/>
        </w:rPr>
        <w:t xml:space="preserve"> have</w:t>
      </w:r>
      <w:r w:rsidRPr="00E2142D">
        <w:rPr>
          <w:rFonts w:ascii="Helvetica" w:hAnsi="Helvetica"/>
          <w:sz w:val="19"/>
        </w:rPr>
        <w:t xml:space="preserve"> a lot over here. Would you like to look at them?</w:t>
      </w:r>
    </w:p>
    <w:p w14:paraId="49B86B8C" w14:textId="77777777" w:rsidR="006C0BE6" w:rsidRPr="00E2142D" w:rsidRDefault="006C0BE6" w:rsidP="006C0BE6">
      <w:pPr>
        <w:pStyle w:val="09-Wordlist"/>
        <w:tabs>
          <w:tab w:val="left" w:pos="993"/>
          <w:tab w:val="left" w:pos="1134"/>
        </w:tabs>
        <w:ind w:left="993" w:hanging="993"/>
        <w:rPr>
          <w:rFonts w:ascii="Helvetica" w:hAnsi="Helvetica"/>
          <w:sz w:val="19"/>
        </w:rPr>
      </w:pPr>
      <w:r w:rsidRPr="00E2142D">
        <w:rPr>
          <w:rFonts w:ascii="Helvetica" w:hAnsi="Helvetica"/>
          <w:sz w:val="19"/>
        </w:rPr>
        <w:t xml:space="preserve">Teen boy  </w:t>
      </w:r>
      <w:r w:rsidRPr="00E2142D">
        <w:rPr>
          <w:rFonts w:ascii="Helvetica" w:hAnsi="Helvetica"/>
          <w:sz w:val="19"/>
        </w:rPr>
        <w:tab/>
        <w:t>Hmm. How much are they?</w:t>
      </w:r>
    </w:p>
    <w:p w14:paraId="4302B07A" w14:textId="77777777" w:rsidR="006C0BE6" w:rsidRPr="00E2142D" w:rsidRDefault="006C0BE6" w:rsidP="006C0BE6">
      <w:pPr>
        <w:pStyle w:val="09-Wordlist"/>
        <w:tabs>
          <w:tab w:val="left" w:pos="993"/>
          <w:tab w:val="left" w:pos="1134"/>
        </w:tabs>
        <w:ind w:left="993" w:hanging="993"/>
        <w:rPr>
          <w:rFonts w:ascii="Helvetica" w:hAnsi="Helvetica"/>
          <w:sz w:val="19"/>
        </w:rPr>
      </w:pPr>
      <w:r w:rsidRPr="00E2142D">
        <w:rPr>
          <w:rFonts w:ascii="Helvetica" w:hAnsi="Helvetica"/>
          <w:sz w:val="19"/>
        </w:rPr>
        <w:t xml:space="preserve">Assistant   These black ones are </w:t>
      </w:r>
      <w:r>
        <w:rPr>
          <w:rFonts w:ascii="Helvetica" w:hAnsi="Helvetica"/>
          <w:sz w:val="19"/>
        </w:rPr>
        <w:t>$</w:t>
      </w:r>
      <w:r w:rsidRPr="00E2142D">
        <w:rPr>
          <w:rFonts w:ascii="Helvetica" w:hAnsi="Helvetica"/>
          <w:sz w:val="19"/>
        </w:rPr>
        <w:t xml:space="preserve">50, the blue ones are </w:t>
      </w:r>
      <w:r>
        <w:rPr>
          <w:rFonts w:ascii="Helvetica" w:hAnsi="Helvetica"/>
          <w:sz w:val="19"/>
        </w:rPr>
        <w:t>$</w:t>
      </w:r>
      <w:r w:rsidRPr="00E2142D">
        <w:rPr>
          <w:rFonts w:ascii="Helvetica" w:hAnsi="Helvetica"/>
          <w:sz w:val="19"/>
        </w:rPr>
        <w:t>45, and these gr</w:t>
      </w:r>
      <w:r>
        <w:rPr>
          <w:rFonts w:ascii="Helvetica" w:hAnsi="Helvetica"/>
          <w:sz w:val="19"/>
        </w:rPr>
        <w:t>a</w:t>
      </w:r>
      <w:r w:rsidRPr="00E2142D">
        <w:rPr>
          <w:rFonts w:ascii="Helvetica" w:hAnsi="Helvetica"/>
          <w:sz w:val="19"/>
        </w:rPr>
        <w:t xml:space="preserve">y ones are only </w:t>
      </w:r>
      <w:r>
        <w:rPr>
          <w:rFonts w:ascii="Helvetica" w:hAnsi="Helvetica"/>
          <w:sz w:val="19"/>
        </w:rPr>
        <w:t>$</w:t>
      </w:r>
      <w:r w:rsidRPr="00E2142D">
        <w:rPr>
          <w:rFonts w:ascii="Helvetica" w:hAnsi="Helvetica"/>
          <w:sz w:val="19"/>
        </w:rPr>
        <w:t>40.</w:t>
      </w:r>
    </w:p>
    <w:p w14:paraId="59391142" w14:textId="77777777" w:rsidR="006C0BE6" w:rsidRPr="00E2142D" w:rsidRDefault="006C0BE6" w:rsidP="006C0BE6">
      <w:pPr>
        <w:pStyle w:val="09-Wordlist"/>
        <w:tabs>
          <w:tab w:val="left" w:pos="993"/>
          <w:tab w:val="left" w:pos="1134"/>
        </w:tabs>
        <w:ind w:left="993" w:hanging="993"/>
        <w:rPr>
          <w:rFonts w:ascii="Helvetica" w:hAnsi="Helvetica"/>
          <w:sz w:val="19"/>
        </w:rPr>
      </w:pPr>
      <w:r w:rsidRPr="00E2142D">
        <w:rPr>
          <w:rFonts w:ascii="Helvetica" w:hAnsi="Helvetica"/>
          <w:sz w:val="19"/>
        </w:rPr>
        <w:t xml:space="preserve">Teen </w:t>
      </w:r>
      <w:proofErr w:type="gramStart"/>
      <w:r w:rsidRPr="00E2142D">
        <w:rPr>
          <w:rFonts w:ascii="Helvetica" w:hAnsi="Helvetica"/>
          <w:sz w:val="19"/>
        </w:rPr>
        <w:t xml:space="preserve">boy  </w:t>
      </w:r>
      <w:r w:rsidRPr="00E2142D">
        <w:rPr>
          <w:rFonts w:ascii="Helvetica" w:hAnsi="Helvetica"/>
          <w:sz w:val="19"/>
        </w:rPr>
        <w:tab/>
      </w:r>
      <w:proofErr w:type="gramEnd"/>
      <w:r w:rsidRPr="00E2142D">
        <w:rPr>
          <w:rFonts w:ascii="Helvetica" w:hAnsi="Helvetica"/>
          <w:sz w:val="19"/>
        </w:rPr>
        <w:t>Not bad. But they</w:t>
      </w:r>
      <w:r>
        <w:rPr>
          <w:rFonts w:ascii="Helvetica" w:hAnsi="Helvetica"/>
          <w:sz w:val="19"/>
        </w:rPr>
        <w:t xml:space="preserve">‘re not </w:t>
      </w:r>
      <w:r w:rsidRPr="00E2142D">
        <w:rPr>
          <w:rFonts w:ascii="Helvetica" w:hAnsi="Helvetica"/>
          <w:sz w:val="19"/>
        </w:rPr>
        <w:t xml:space="preserve">very interesting. </w:t>
      </w:r>
      <w:r>
        <w:rPr>
          <w:rFonts w:ascii="Helvetica" w:hAnsi="Helvetica"/>
          <w:sz w:val="19"/>
        </w:rPr>
        <w:t xml:space="preserve">Do you have </w:t>
      </w:r>
      <w:r w:rsidRPr="00E2142D">
        <w:rPr>
          <w:rFonts w:ascii="Helvetica" w:hAnsi="Helvetica"/>
          <w:sz w:val="19"/>
        </w:rPr>
        <w:t>any other ones? It’s for my hobby.</w:t>
      </w:r>
    </w:p>
    <w:p w14:paraId="7D58021D" w14:textId="77777777" w:rsidR="006C0BE6" w:rsidRPr="00E2142D" w:rsidRDefault="006C0BE6" w:rsidP="006C0BE6">
      <w:pPr>
        <w:pStyle w:val="09-Wordlist"/>
        <w:tabs>
          <w:tab w:val="left" w:pos="993"/>
          <w:tab w:val="left" w:pos="1134"/>
        </w:tabs>
        <w:ind w:left="993" w:hanging="993"/>
        <w:rPr>
          <w:rFonts w:ascii="Helvetica" w:hAnsi="Helvetica"/>
          <w:sz w:val="19"/>
        </w:rPr>
      </w:pPr>
      <w:r w:rsidRPr="00E2142D">
        <w:rPr>
          <w:rFonts w:ascii="Helvetica" w:hAnsi="Helvetica"/>
          <w:sz w:val="19"/>
        </w:rPr>
        <w:t>Assistant   What hobby’s that?</w:t>
      </w:r>
    </w:p>
    <w:p w14:paraId="34561D61" w14:textId="77777777" w:rsidR="006C0BE6" w:rsidRPr="00E2142D" w:rsidRDefault="006C0BE6" w:rsidP="006C0BE6">
      <w:pPr>
        <w:pStyle w:val="09-Wordlist"/>
        <w:tabs>
          <w:tab w:val="left" w:pos="993"/>
          <w:tab w:val="left" w:pos="1134"/>
        </w:tabs>
        <w:ind w:left="993" w:hanging="993"/>
        <w:rPr>
          <w:rFonts w:ascii="Helvetica" w:hAnsi="Helvetica"/>
          <w:sz w:val="19"/>
        </w:rPr>
      </w:pPr>
      <w:r w:rsidRPr="00E2142D">
        <w:rPr>
          <w:rFonts w:ascii="Helvetica" w:hAnsi="Helvetica"/>
          <w:sz w:val="19"/>
        </w:rPr>
        <w:t>Teen boy   I play</w:t>
      </w:r>
      <w:r>
        <w:rPr>
          <w:rFonts w:ascii="Helvetica" w:hAnsi="Helvetica"/>
          <w:sz w:val="19"/>
        </w:rPr>
        <w:t xml:space="preserve"> </w:t>
      </w:r>
      <w:r w:rsidRPr="00E2142D">
        <w:rPr>
          <w:rFonts w:ascii="Helvetica" w:hAnsi="Helvetica"/>
          <w:sz w:val="19"/>
        </w:rPr>
        <w:t>guitar in a band. It’s called The Dream Boys. Do you know it?</w:t>
      </w:r>
    </w:p>
    <w:p w14:paraId="66B1DC0A" w14:textId="77777777" w:rsidR="006C0BE6" w:rsidRPr="00E2142D" w:rsidRDefault="006C0BE6" w:rsidP="006C0BE6">
      <w:pPr>
        <w:pStyle w:val="09-Wordlist"/>
        <w:tabs>
          <w:tab w:val="left" w:pos="993"/>
          <w:tab w:val="left" w:pos="1134"/>
        </w:tabs>
        <w:ind w:left="993" w:hanging="993"/>
        <w:rPr>
          <w:rFonts w:ascii="Helvetica" w:hAnsi="Helvetica"/>
          <w:sz w:val="19"/>
        </w:rPr>
      </w:pPr>
      <w:r w:rsidRPr="00E2142D">
        <w:rPr>
          <w:rFonts w:ascii="Helvetica" w:hAnsi="Helvetica"/>
          <w:sz w:val="19"/>
        </w:rPr>
        <w:t>Assistant    I’m sorry, no.</w:t>
      </w:r>
    </w:p>
    <w:p w14:paraId="5053689D" w14:textId="77777777" w:rsidR="006C0BE6" w:rsidRPr="00E2142D" w:rsidRDefault="006C0BE6" w:rsidP="006C0BE6">
      <w:pPr>
        <w:pStyle w:val="09-Wordlist"/>
        <w:tabs>
          <w:tab w:val="left" w:pos="993"/>
          <w:tab w:val="left" w:pos="1134"/>
        </w:tabs>
        <w:ind w:left="993" w:hanging="993"/>
        <w:rPr>
          <w:rFonts w:ascii="Helvetica" w:hAnsi="Helvetica"/>
          <w:sz w:val="19"/>
        </w:rPr>
      </w:pPr>
      <w:r w:rsidRPr="00E2142D">
        <w:rPr>
          <w:rFonts w:ascii="Helvetica" w:hAnsi="Helvetica"/>
          <w:sz w:val="19"/>
        </w:rPr>
        <w:t xml:space="preserve">Teen boy </w:t>
      </w:r>
      <w:r w:rsidRPr="00E2142D">
        <w:rPr>
          <w:rFonts w:ascii="Helvetica" w:hAnsi="Helvetica"/>
          <w:sz w:val="19"/>
        </w:rPr>
        <w:tab/>
        <w:t xml:space="preserve">Well, all my friends in the band look </w:t>
      </w:r>
      <w:r>
        <w:rPr>
          <w:rFonts w:ascii="Helvetica" w:hAnsi="Helvetica"/>
          <w:sz w:val="19"/>
        </w:rPr>
        <w:t>good</w:t>
      </w:r>
      <w:r w:rsidRPr="00E2142D">
        <w:rPr>
          <w:rFonts w:ascii="Helvetica" w:hAnsi="Helvetica"/>
          <w:sz w:val="19"/>
        </w:rPr>
        <w:t xml:space="preserve">. They always wear cool, expensive clothes – you know, made by famous people. I want to look </w:t>
      </w:r>
      <w:r>
        <w:rPr>
          <w:rFonts w:ascii="Helvetica" w:hAnsi="Helvetica"/>
          <w:sz w:val="19"/>
        </w:rPr>
        <w:t>like that</w:t>
      </w:r>
      <w:r w:rsidRPr="00E2142D">
        <w:rPr>
          <w:rFonts w:ascii="Helvetica" w:hAnsi="Helvetica"/>
          <w:sz w:val="19"/>
        </w:rPr>
        <w:t>.</w:t>
      </w:r>
    </w:p>
    <w:p w14:paraId="2AE127FA" w14:textId="77777777" w:rsidR="006C0BE6" w:rsidRPr="00E2142D" w:rsidRDefault="006C0BE6" w:rsidP="006C0BE6">
      <w:pPr>
        <w:pStyle w:val="09-Wordlist"/>
        <w:tabs>
          <w:tab w:val="left" w:pos="993"/>
          <w:tab w:val="left" w:pos="1134"/>
        </w:tabs>
        <w:ind w:left="993" w:hanging="993"/>
        <w:rPr>
          <w:rFonts w:ascii="Helvetica" w:hAnsi="Helvetica"/>
          <w:sz w:val="19"/>
        </w:rPr>
      </w:pPr>
      <w:r w:rsidRPr="00E2142D">
        <w:rPr>
          <w:rFonts w:ascii="Helvetica" w:hAnsi="Helvetica"/>
          <w:sz w:val="19"/>
        </w:rPr>
        <w:t xml:space="preserve">Assistant  </w:t>
      </w:r>
      <w:r w:rsidRPr="00E2142D">
        <w:rPr>
          <w:rFonts w:ascii="Helvetica" w:hAnsi="Helvetica"/>
          <w:sz w:val="19"/>
        </w:rPr>
        <w:tab/>
        <w:t>Well, come over here, please. Do you like these jackets?</w:t>
      </w:r>
    </w:p>
    <w:p w14:paraId="1AC76C9A" w14:textId="77777777" w:rsidR="006C0BE6" w:rsidRPr="00E2142D" w:rsidRDefault="006C0BE6" w:rsidP="006C0BE6">
      <w:pPr>
        <w:pStyle w:val="09-Wordlist"/>
        <w:tabs>
          <w:tab w:val="left" w:pos="993"/>
          <w:tab w:val="left" w:pos="1134"/>
        </w:tabs>
        <w:ind w:left="993" w:hanging="993"/>
        <w:rPr>
          <w:rFonts w:ascii="Helvetica" w:hAnsi="Helvetica"/>
          <w:sz w:val="19"/>
        </w:rPr>
      </w:pPr>
      <w:r w:rsidRPr="00E2142D">
        <w:rPr>
          <w:rFonts w:ascii="Helvetica" w:hAnsi="Helvetica"/>
          <w:sz w:val="19"/>
        </w:rPr>
        <w:t xml:space="preserve">Teen </w:t>
      </w:r>
      <w:proofErr w:type="gramStart"/>
      <w:r w:rsidRPr="00E2142D">
        <w:rPr>
          <w:rFonts w:ascii="Helvetica" w:hAnsi="Helvetica"/>
          <w:sz w:val="19"/>
        </w:rPr>
        <w:t xml:space="preserve">boy  </w:t>
      </w:r>
      <w:r w:rsidRPr="00E2142D">
        <w:rPr>
          <w:rFonts w:ascii="Helvetica" w:hAnsi="Helvetica"/>
          <w:sz w:val="19"/>
        </w:rPr>
        <w:tab/>
      </w:r>
      <w:proofErr w:type="gramEnd"/>
      <w:r w:rsidRPr="00E2142D">
        <w:rPr>
          <w:rFonts w:ascii="Helvetica" w:hAnsi="Helvetica"/>
          <w:sz w:val="19"/>
        </w:rPr>
        <w:t>They look fantastic!</w:t>
      </w:r>
    </w:p>
    <w:p w14:paraId="6F9E0E0F" w14:textId="77777777" w:rsidR="006C0BE6" w:rsidRPr="00E2142D" w:rsidRDefault="006C0BE6" w:rsidP="006C0BE6">
      <w:pPr>
        <w:pStyle w:val="09-Wordlist"/>
        <w:tabs>
          <w:tab w:val="left" w:pos="993"/>
          <w:tab w:val="left" w:pos="1134"/>
        </w:tabs>
        <w:ind w:left="993" w:hanging="993"/>
        <w:rPr>
          <w:rFonts w:ascii="Helvetica" w:hAnsi="Helvetica"/>
          <w:sz w:val="19"/>
        </w:rPr>
      </w:pPr>
      <w:r w:rsidRPr="00E2142D">
        <w:rPr>
          <w:rFonts w:ascii="Helvetica" w:hAnsi="Helvetica"/>
          <w:sz w:val="19"/>
        </w:rPr>
        <w:t>Assistant</w:t>
      </w:r>
      <w:r w:rsidRPr="00E2142D">
        <w:rPr>
          <w:rFonts w:ascii="Helvetica" w:hAnsi="Helvetica"/>
          <w:sz w:val="19"/>
        </w:rPr>
        <w:tab/>
        <w:t>What color jacket do you want?</w:t>
      </w:r>
    </w:p>
    <w:p w14:paraId="1D8E458B" w14:textId="77777777" w:rsidR="006C0BE6" w:rsidRPr="00E2142D" w:rsidRDefault="006C0BE6" w:rsidP="006C0BE6">
      <w:pPr>
        <w:pStyle w:val="09-Wordlist"/>
        <w:tabs>
          <w:tab w:val="left" w:pos="993"/>
          <w:tab w:val="left" w:pos="1134"/>
        </w:tabs>
        <w:ind w:left="993" w:hanging="993"/>
        <w:rPr>
          <w:rFonts w:ascii="Helvetica" w:hAnsi="Helvetica"/>
          <w:sz w:val="19"/>
        </w:rPr>
      </w:pPr>
      <w:r w:rsidRPr="00E2142D">
        <w:rPr>
          <w:rFonts w:ascii="Helvetica" w:hAnsi="Helvetica"/>
          <w:sz w:val="19"/>
        </w:rPr>
        <w:t>Teen boy</w:t>
      </w:r>
      <w:r w:rsidRPr="00E2142D">
        <w:rPr>
          <w:rFonts w:ascii="Helvetica" w:hAnsi="Helvetica"/>
          <w:sz w:val="19"/>
        </w:rPr>
        <w:tab/>
      </w:r>
      <w:r>
        <w:rPr>
          <w:rFonts w:ascii="Helvetica" w:hAnsi="Helvetica"/>
          <w:sz w:val="19"/>
        </w:rPr>
        <w:t xml:space="preserve">Do you have </w:t>
      </w:r>
      <w:r w:rsidRPr="00E2142D">
        <w:rPr>
          <w:rFonts w:ascii="Helvetica" w:hAnsi="Helvetica"/>
          <w:sz w:val="19"/>
        </w:rPr>
        <w:t>any in bright colors?</w:t>
      </w:r>
    </w:p>
    <w:p w14:paraId="760EB524" w14:textId="77777777" w:rsidR="006C0BE6" w:rsidRPr="00E2142D" w:rsidRDefault="006C0BE6" w:rsidP="006C0BE6">
      <w:pPr>
        <w:pStyle w:val="09-Wordlist"/>
        <w:tabs>
          <w:tab w:val="left" w:pos="993"/>
          <w:tab w:val="left" w:pos="1134"/>
        </w:tabs>
        <w:ind w:left="993" w:hanging="993"/>
        <w:rPr>
          <w:rFonts w:ascii="Helvetica" w:hAnsi="Helvetica"/>
          <w:sz w:val="19"/>
        </w:rPr>
      </w:pPr>
      <w:r w:rsidRPr="00E2142D">
        <w:rPr>
          <w:rFonts w:ascii="Helvetica" w:hAnsi="Helvetica"/>
          <w:sz w:val="19"/>
        </w:rPr>
        <w:t>Assistant</w:t>
      </w:r>
      <w:r w:rsidRPr="00E2142D">
        <w:rPr>
          <w:rFonts w:ascii="Helvetica" w:hAnsi="Helvetica"/>
          <w:sz w:val="19"/>
        </w:rPr>
        <w:tab/>
        <w:t xml:space="preserve">Of course. What size do you </w:t>
      </w:r>
      <w:r>
        <w:rPr>
          <w:rFonts w:ascii="Helvetica" w:hAnsi="Helvetica"/>
          <w:sz w:val="19"/>
        </w:rPr>
        <w:t>wear</w:t>
      </w:r>
      <w:r w:rsidRPr="00E2142D">
        <w:rPr>
          <w:rFonts w:ascii="Helvetica" w:hAnsi="Helvetica"/>
          <w:sz w:val="19"/>
        </w:rPr>
        <w:t xml:space="preserve">? I don’t think you </w:t>
      </w:r>
      <w:r>
        <w:rPr>
          <w:rFonts w:ascii="Helvetica" w:hAnsi="Helvetica"/>
          <w:sz w:val="19"/>
        </w:rPr>
        <w:t>wear</w:t>
      </w:r>
      <w:r w:rsidRPr="00E2142D">
        <w:rPr>
          <w:rFonts w:ascii="Helvetica" w:hAnsi="Helvetica"/>
          <w:sz w:val="19"/>
        </w:rPr>
        <w:t xml:space="preserve"> </w:t>
      </w:r>
      <w:r>
        <w:rPr>
          <w:rFonts w:ascii="Helvetica" w:hAnsi="Helvetica"/>
          <w:sz w:val="19"/>
        </w:rPr>
        <w:t xml:space="preserve">a </w:t>
      </w:r>
      <w:r w:rsidRPr="00E2142D">
        <w:rPr>
          <w:rFonts w:ascii="Helvetica" w:hAnsi="Helvetica"/>
          <w:sz w:val="19"/>
        </w:rPr>
        <w:t>large.</w:t>
      </w:r>
    </w:p>
    <w:p w14:paraId="2D482981" w14:textId="77777777" w:rsidR="006C0BE6" w:rsidRPr="00E2142D" w:rsidRDefault="006C0BE6" w:rsidP="006C0BE6">
      <w:pPr>
        <w:pStyle w:val="09-Wordlist"/>
        <w:tabs>
          <w:tab w:val="left" w:pos="993"/>
          <w:tab w:val="left" w:pos="1134"/>
        </w:tabs>
        <w:ind w:left="993" w:hanging="993"/>
        <w:rPr>
          <w:rFonts w:ascii="Helvetica" w:hAnsi="Helvetica"/>
          <w:sz w:val="19"/>
        </w:rPr>
      </w:pPr>
      <w:r w:rsidRPr="00E2142D">
        <w:rPr>
          <w:rFonts w:ascii="Helvetica" w:hAnsi="Helvetica"/>
          <w:sz w:val="19"/>
        </w:rPr>
        <w:t>Teen boy</w:t>
      </w:r>
      <w:r w:rsidRPr="00E2142D">
        <w:rPr>
          <w:rFonts w:ascii="Helvetica" w:hAnsi="Helvetica"/>
          <w:sz w:val="19"/>
        </w:rPr>
        <w:tab/>
        <w:t>I don’t know. Maybe small?</w:t>
      </w:r>
    </w:p>
    <w:p w14:paraId="446D046B" w14:textId="1B351CC0" w:rsidR="006C0BE6" w:rsidRPr="00E2142D" w:rsidRDefault="006C0BE6" w:rsidP="006C0BE6">
      <w:pPr>
        <w:pStyle w:val="09-Wordlist"/>
        <w:tabs>
          <w:tab w:val="left" w:pos="993"/>
          <w:tab w:val="left" w:pos="1134"/>
        </w:tabs>
        <w:ind w:left="993" w:hanging="993"/>
        <w:rPr>
          <w:rFonts w:ascii="Helvetica" w:hAnsi="Helvetica"/>
          <w:sz w:val="19"/>
        </w:rPr>
      </w:pPr>
      <w:r w:rsidRPr="00E2142D">
        <w:rPr>
          <w:rFonts w:ascii="Helvetica" w:hAnsi="Helvetica"/>
          <w:sz w:val="19"/>
        </w:rPr>
        <w:t>Assistant</w:t>
      </w:r>
      <w:r w:rsidRPr="00E2142D">
        <w:rPr>
          <w:rFonts w:ascii="Helvetica" w:hAnsi="Helvetica"/>
          <w:sz w:val="19"/>
        </w:rPr>
        <w:tab/>
        <w:t xml:space="preserve">No, I think you </w:t>
      </w:r>
      <w:r>
        <w:rPr>
          <w:rFonts w:ascii="Helvetica" w:hAnsi="Helvetica"/>
          <w:sz w:val="19"/>
        </w:rPr>
        <w:t>wear a</w:t>
      </w:r>
      <w:r w:rsidRPr="00E2142D">
        <w:rPr>
          <w:rFonts w:ascii="Helvetica" w:hAnsi="Helvetica"/>
          <w:sz w:val="19"/>
        </w:rPr>
        <w:t xml:space="preserve"> medium. … Right, we have this yellow one and this green</w:t>
      </w:r>
      <w:r>
        <w:rPr>
          <w:rFonts w:ascii="Helvetica" w:hAnsi="Helvetica"/>
          <w:sz w:val="19"/>
        </w:rPr>
        <w:t xml:space="preserve"> one here</w:t>
      </w:r>
      <w:r w:rsidRPr="00E2142D">
        <w:rPr>
          <w:rFonts w:ascii="Helvetica" w:hAnsi="Helvetica"/>
          <w:sz w:val="19"/>
        </w:rPr>
        <w:t xml:space="preserve">, </w:t>
      </w:r>
      <w:r>
        <w:rPr>
          <w:rFonts w:ascii="Helvetica" w:hAnsi="Helvetica"/>
          <w:sz w:val="19"/>
        </w:rPr>
        <w:t>or how about</w:t>
      </w:r>
      <w:r w:rsidRPr="00E2142D">
        <w:rPr>
          <w:rFonts w:ascii="Helvetica" w:hAnsi="Helvetica"/>
          <w:sz w:val="19"/>
        </w:rPr>
        <w:t xml:space="preserve"> this orange one</w:t>
      </w:r>
      <w:r>
        <w:rPr>
          <w:rFonts w:ascii="Helvetica" w:hAnsi="Helvetica"/>
          <w:sz w:val="19"/>
        </w:rPr>
        <w:t>?</w:t>
      </w:r>
    </w:p>
    <w:p w14:paraId="254F4C72" w14:textId="77777777" w:rsidR="006C0BE6" w:rsidRPr="00E2142D" w:rsidRDefault="006C0BE6" w:rsidP="006C0BE6">
      <w:pPr>
        <w:pStyle w:val="09-Wordlist"/>
        <w:tabs>
          <w:tab w:val="left" w:pos="993"/>
          <w:tab w:val="left" w:pos="1134"/>
        </w:tabs>
        <w:ind w:left="993" w:hanging="993"/>
        <w:rPr>
          <w:rFonts w:ascii="Helvetica" w:hAnsi="Helvetica"/>
          <w:sz w:val="19"/>
        </w:rPr>
      </w:pPr>
      <w:r w:rsidRPr="00E2142D">
        <w:rPr>
          <w:rFonts w:ascii="Helvetica" w:hAnsi="Helvetica"/>
          <w:sz w:val="19"/>
        </w:rPr>
        <w:t>Teen boy</w:t>
      </w:r>
      <w:r w:rsidRPr="00E2142D">
        <w:rPr>
          <w:rFonts w:ascii="Helvetica" w:hAnsi="Helvetica"/>
          <w:sz w:val="19"/>
        </w:rPr>
        <w:tab/>
        <w:t>Wow! I love that one! Can I try it on, please?</w:t>
      </w:r>
    </w:p>
    <w:p w14:paraId="6E348781" w14:textId="77777777" w:rsidR="006C0BE6" w:rsidRPr="00E2142D" w:rsidRDefault="006C0BE6" w:rsidP="006C0BE6">
      <w:pPr>
        <w:pStyle w:val="09-Wordlist"/>
        <w:tabs>
          <w:tab w:val="left" w:pos="993"/>
          <w:tab w:val="left" w:pos="1134"/>
        </w:tabs>
        <w:ind w:left="993" w:hanging="993"/>
        <w:rPr>
          <w:rFonts w:ascii="Helvetica" w:hAnsi="Helvetica"/>
          <w:sz w:val="19"/>
        </w:rPr>
      </w:pPr>
      <w:r w:rsidRPr="00E2142D">
        <w:rPr>
          <w:rFonts w:ascii="Helvetica" w:hAnsi="Helvetica"/>
          <w:sz w:val="19"/>
        </w:rPr>
        <w:t>Assistant</w:t>
      </w:r>
      <w:r w:rsidRPr="00E2142D">
        <w:rPr>
          <w:rFonts w:ascii="Helvetica" w:hAnsi="Helvetica"/>
          <w:sz w:val="19"/>
        </w:rPr>
        <w:tab/>
        <w:t>This green one? Of course. The changing rooms are over there.</w:t>
      </w:r>
    </w:p>
    <w:p w14:paraId="703F54C0" w14:textId="77777777" w:rsidR="006C0BE6" w:rsidRPr="00E2142D" w:rsidRDefault="006C0BE6" w:rsidP="006C0BE6">
      <w:pPr>
        <w:pStyle w:val="09-Wordlist"/>
        <w:tabs>
          <w:tab w:val="left" w:pos="993"/>
          <w:tab w:val="left" w:pos="1134"/>
        </w:tabs>
        <w:ind w:left="993" w:hanging="993"/>
        <w:rPr>
          <w:rFonts w:ascii="Helvetica" w:hAnsi="Helvetica"/>
          <w:sz w:val="19"/>
        </w:rPr>
      </w:pPr>
      <w:r w:rsidRPr="00E2142D">
        <w:rPr>
          <w:rFonts w:ascii="Helvetica" w:hAnsi="Helvetica"/>
          <w:sz w:val="19"/>
        </w:rPr>
        <w:t>Teen boy</w:t>
      </w:r>
      <w:r w:rsidRPr="00E2142D">
        <w:rPr>
          <w:rFonts w:ascii="Helvetica" w:hAnsi="Helvetica"/>
          <w:sz w:val="19"/>
        </w:rPr>
        <w:tab/>
        <w:t xml:space="preserve">Great. </w:t>
      </w:r>
      <w:r>
        <w:rPr>
          <w:rFonts w:ascii="Helvetica" w:hAnsi="Helvetica"/>
          <w:sz w:val="19"/>
        </w:rPr>
        <w:t xml:space="preserve">… </w:t>
      </w:r>
      <w:r w:rsidRPr="00E2142D">
        <w:rPr>
          <w:rFonts w:ascii="Helvetica" w:hAnsi="Helvetica"/>
          <w:sz w:val="19"/>
        </w:rPr>
        <w:t>I love it! I’ll take it. How much is it?</w:t>
      </w:r>
    </w:p>
    <w:p w14:paraId="48A33160" w14:textId="77777777" w:rsidR="006C0BE6" w:rsidRPr="00E2142D" w:rsidRDefault="006C0BE6" w:rsidP="006C0BE6">
      <w:pPr>
        <w:pStyle w:val="09-Wordlist"/>
        <w:tabs>
          <w:tab w:val="left" w:pos="993"/>
          <w:tab w:val="left" w:pos="1134"/>
        </w:tabs>
        <w:ind w:left="993" w:hanging="993"/>
        <w:rPr>
          <w:rFonts w:ascii="Helvetica" w:hAnsi="Helvetica"/>
          <w:sz w:val="19"/>
        </w:rPr>
      </w:pPr>
      <w:r w:rsidRPr="00E2142D">
        <w:rPr>
          <w:rFonts w:ascii="Helvetica" w:hAnsi="Helvetica"/>
          <w:sz w:val="19"/>
        </w:rPr>
        <w:t>Assistant</w:t>
      </w:r>
      <w:r w:rsidRPr="00E2142D">
        <w:rPr>
          <w:rFonts w:ascii="Helvetica" w:hAnsi="Helvetica"/>
          <w:sz w:val="19"/>
        </w:rPr>
        <w:tab/>
        <w:t>The price is on the label. There …</w:t>
      </w:r>
    </w:p>
    <w:p w14:paraId="37AA11CF" w14:textId="77777777" w:rsidR="006C0BE6" w:rsidRPr="00E2142D" w:rsidRDefault="006C0BE6" w:rsidP="006C0BE6">
      <w:pPr>
        <w:pStyle w:val="09-Wordlist"/>
        <w:tabs>
          <w:tab w:val="left" w:pos="993"/>
          <w:tab w:val="left" w:pos="1134"/>
        </w:tabs>
        <w:ind w:left="993" w:hanging="993"/>
        <w:rPr>
          <w:rFonts w:ascii="Helvetica" w:hAnsi="Helvetica"/>
          <w:sz w:val="19"/>
        </w:rPr>
      </w:pPr>
      <w:r w:rsidRPr="00E2142D">
        <w:rPr>
          <w:rFonts w:ascii="Helvetica" w:hAnsi="Helvetica"/>
          <w:sz w:val="19"/>
        </w:rPr>
        <w:t>Teen boy</w:t>
      </w:r>
      <w:r w:rsidRPr="00E2142D">
        <w:rPr>
          <w:rFonts w:ascii="Helvetica" w:hAnsi="Helvetica"/>
          <w:sz w:val="19"/>
        </w:rPr>
        <w:tab/>
        <w:t>This is the price?! It’s … it’s very expensive!</w:t>
      </w:r>
    </w:p>
    <w:p w14:paraId="1279F530" w14:textId="77777777" w:rsidR="006C0BE6" w:rsidRPr="00E2142D" w:rsidRDefault="006C0BE6" w:rsidP="006C0BE6">
      <w:pPr>
        <w:pStyle w:val="09-Wordlist"/>
        <w:tabs>
          <w:tab w:val="left" w:pos="993"/>
          <w:tab w:val="left" w:pos="1134"/>
        </w:tabs>
        <w:ind w:left="993" w:hanging="993"/>
        <w:rPr>
          <w:rFonts w:ascii="Helvetica" w:hAnsi="Helvetica"/>
          <w:sz w:val="19"/>
        </w:rPr>
      </w:pPr>
      <w:r w:rsidRPr="00E2142D">
        <w:rPr>
          <w:rFonts w:ascii="Helvetica" w:hAnsi="Helvetica"/>
          <w:sz w:val="19"/>
        </w:rPr>
        <w:t>Assistant</w:t>
      </w:r>
      <w:r w:rsidRPr="00E2142D">
        <w:rPr>
          <w:rFonts w:ascii="Helvetica" w:hAnsi="Helvetica"/>
          <w:sz w:val="19"/>
        </w:rPr>
        <w:tab/>
        <w:t xml:space="preserve">Well, it </w:t>
      </w:r>
      <w:r w:rsidRPr="00B15D0C">
        <w:rPr>
          <w:rFonts w:ascii="Helvetica" w:hAnsi="Helvetica"/>
          <w:i/>
          <w:sz w:val="19"/>
        </w:rPr>
        <w:t>is</w:t>
      </w:r>
      <w:r w:rsidRPr="00E2142D">
        <w:rPr>
          <w:rFonts w:ascii="Helvetica" w:hAnsi="Helvetica"/>
          <w:sz w:val="19"/>
        </w:rPr>
        <w:t xml:space="preserve"> a designer jacket.</w:t>
      </w:r>
    </w:p>
    <w:p w14:paraId="6BBFF4BF" w14:textId="77777777" w:rsidR="006C0BE6" w:rsidRPr="00E2142D" w:rsidRDefault="006C0BE6" w:rsidP="006C0BE6">
      <w:pPr>
        <w:pStyle w:val="09-Wordlist"/>
        <w:tabs>
          <w:tab w:val="left" w:pos="993"/>
          <w:tab w:val="left" w:pos="1134"/>
        </w:tabs>
        <w:ind w:left="993" w:hanging="993"/>
        <w:rPr>
          <w:rFonts w:ascii="Helvetica" w:hAnsi="Helvetica"/>
          <w:sz w:val="19"/>
        </w:rPr>
      </w:pPr>
      <w:r w:rsidRPr="00E2142D">
        <w:rPr>
          <w:rFonts w:ascii="Helvetica" w:hAnsi="Helvetica"/>
          <w:sz w:val="19"/>
        </w:rPr>
        <w:t>Teen boy</w:t>
      </w:r>
      <w:r w:rsidRPr="00E2142D">
        <w:rPr>
          <w:rFonts w:ascii="Helvetica" w:hAnsi="Helvetica"/>
          <w:sz w:val="19"/>
        </w:rPr>
        <w:tab/>
        <w:t xml:space="preserve">I see. </w:t>
      </w:r>
      <w:r>
        <w:rPr>
          <w:rFonts w:ascii="Helvetica" w:hAnsi="Helvetica"/>
          <w:sz w:val="19"/>
        </w:rPr>
        <w:t>Um</w:t>
      </w:r>
      <w:r w:rsidRPr="00E2142D">
        <w:rPr>
          <w:rFonts w:ascii="Helvetica" w:hAnsi="Helvetica"/>
          <w:sz w:val="19"/>
        </w:rPr>
        <w:t>, I think I’ll take one of those gr</w:t>
      </w:r>
      <w:r>
        <w:rPr>
          <w:rFonts w:ascii="Helvetica" w:hAnsi="Helvetica"/>
          <w:sz w:val="19"/>
        </w:rPr>
        <w:t>a</w:t>
      </w:r>
      <w:r w:rsidRPr="00E2142D">
        <w:rPr>
          <w:rFonts w:ascii="Helvetica" w:hAnsi="Helvetica"/>
          <w:sz w:val="19"/>
        </w:rPr>
        <w:t>y jackets over there …</w:t>
      </w:r>
    </w:p>
    <w:p w14:paraId="3E1D3A13" w14:textId="77777777" w:rsidR="006C0BE6" w:rsidRPr="00E2142D" w:rsidRDefault="006C0BE6" w:rsidP="006C0BE6">
      <w:pPr>
        <w:pStyle w:val="Header2"/>
      </w:pPr>
      <w:r>
        <w:br w:type="column"/>
      </w:r>
      <w:r w:rsidRPr="00E2142D">
        <w:lastRenderedPageBreak/>
        <w:t>Skills Test 3</w:t>
      </w:r>
    </w:p>
    <w:p w14:paraId="0249B9F5" w14:textId="77777777" w:rsidR="006C0BE6" w:rsidRPr="00FB6A34" w:rsidRDefault="006C0BE6" w:rsidP="006C0BE6">
      <w:pPr>
        <w:pStyle w:val="03-Rubricafterhead"/>
        <w:tabs>
          <w:tab w:val="left" w:pos="1020"/>
        </w:tabs>
        <w:spacing w:before="0"/>
        <w:ind w:left="1020" w:hanging="1020"/>
        <w:rPr>
          <w:rFonts w:ascii="Helvetica" w:hAnsi="Helvetica"/>
          <w:b/>
          <w:sz w:val="20"/>
        </w:rPr>
      </w:pPr>
      <w:r w:rsidRPr="00FB6A34">
        <w:rPr>
          <w:rFonts w:ascii="Helvetica" w:hAnsi="Helvetica"/>
          <w:b/>
          <w:sz w:val="20"/>
        </w:rPr>
        <w:t>Track 03</w:t>
      </w:r>
    </w:p>
    <w:p w14:paraId="616F9151" w14:textId="77777777" w:rsidR="006C0BE6" w:rsidRPr="00E2142D" w:rsidRDefault="006C0BE6" w:rsidP="006C0BE6">
      <w:pPr>
        <w:pStyle w:val="09-Wordlist"/>
        <w:spacing w:before="0"/>
        <w:rPr>
          <w:rFonts w:ascii="Helvetica" w:hAnsi="Helvetica"/>
          <w:sz w:val="19"/>
        </w:rPr>
      </w:pPr>
      <w:r w:rsidRPr="00E2142D">
        <w:rPr>
          <w:rFonts w:ascii="Helvetica" w:hAnsi="Helvetica"/>
          <w:sz w:val="19"/>
        </w:rPr>
        <w:t>Gina</w:t>
      </w:r>
      <w:r w:rsidRPr="00E2142D">
        <w:rPr>
          <w:rFonts w:ascii="Helvetica" w:hAnsi="Helvetica"/>
          <w:sz w:val="19"/>
        </w:rPr>
        <w:tab/>
        <w:t>Wow, Paul – this is a really nice café, isn’t it?</w:t>
      </w:r>
    </w:p>
    <w:p w14:paraId="1026BBCE" w14:textId="77777777" w:rsidR="006C0BE6" w:rsidRPr="00E2142D" w:rsidRDefault="006C0BE6" w:rsidP="006C0BE6">
      <w:pPr>
        <w:pStyle w:val="09-Wordlist"/>
        <w:spacing w:before="0"/>
        <w:rPr>
          <w:rFonts w:ascii="Helvetica" w:hAnsi="Helvetica"/>
          <w:sz w:val="19"/>
        </w:rPr>
      </w:pPr>
      <w:r w:rsidRPr="00E2142D">
        <w:rPr>
          <w:rFonts w:ascii="Helvetica" w:hAnsi="Helvetica"/>
          <w:sz w:val="19"/>
        </w:rPr>
        <w:t>Paul</w:t>
      </w:r>
      <w:r w:rsidRPr="00E2142D">
        <w:rPr>
          <w:rFonts w:ascii="Helvetica" w:hAnsi="Helvetica"/>
          <w:sz w:val="19"/>
        </w:rPr>
        <w:tab/>
        <w:t>Yes, it’s not bad, Gina. Look. Here comes the waiter.</w:t>
      </w:r>
    </w:p>
    <w:p w14:paraId="38FF7D1E" w14:textId="77777777" w:rsidR="006C0BE6" w:rsidRPr="00E2142D" w:rsidRDefault="006C0BE6" w:rsidP="006C0BE6">
      <w:pPr>
        <w:pStyle w:val="09-Wordlist"/>
        <w:spacing w:before="0"/>
        <w:rPr>
          <w:rFonts w:ascii="Helvetica" w:hAnsi="Helvetica"/>
          <w:sz w:val="19"/>
        </w:rPr>
      </w:pPr>
      <w:r w:rsidRPr="00E2142D">
        <w:rPr>
          <w:rFonts w:ascii="Helvetica" w:hAnsi="Helvetica"/>
          <w:sz w:val="19"/>
        </w:rPr>
        <w:t>Waiter</w:t>
      </w:r>
      <w:r w:rsidRPr="00E2142D">
        <w:rPr>
          <w:rFonts w:ascii="Helvetica" w:hAnsi="Helvetica"/>
          <w:sz w:val="19"/>
        </w:rPr>
        <w:tab/>
        <w:t>Hello. Can I help you?</w:t>
      </w:r>
    </w:p>
    <w:p w14:paraId="3C6FB2FA" w14:textId="5F9CAA52" w:rsidR="006C0BE6" w:rsidRPr="00E2142D" w:rsidRDefault="006C0BE6" w:rsidP="006C0BE6">
      <w:pPr>
        <w:pStyle w:val="09-Wordlist"/>
        <w:spacing w:before="0"/>
        <w:rPr>
          <w:rFonts w:ascii="Helvetica" w:hAnsi="Helvetica"/>
          <w:sz w:val="19"/>
        </w:rPr>
      </w:pPr>
      <w:r w:rsidRPr="00E2142D">
        <w:rPr>
          <w:rFonts w:ascii="Helvetica" w:hAnsi="Helvetica"/>
          <w:sz w:val="19"/>
        </w:rPr>
        <w:t>Gina</w:t>
      </w:r>
      <w:r w:rsidRPr="00E2142D">
        <w:rPr>
          <w:rFonts w:ascii="Helvetica" w:hAnsi="Helvetica"/>
          <w:sz w:val="19"/>
        </w:rPr>
        <w:tab/>
        <w:t>Yes, we’d like something to drink and a dessert.</w:t>
      </w:r>
    </w:p>
    <w:p w14:paraId="2431FAD0" w14:textId="77777777" w:rsidR="006C0BE6" w:rsidRPr="00E2142D" w:rsidRDefault="006C0BE6" w:rsidP="006C0BE6">
      <w:pPr>
        <w:pStyle w:val="09-Wordlist"/>
        <w:spacing w:before="0"/>
        <w:rPr>
          <w:rFonts w:ascii="Helvetica" w:hAnsi="Helvetica"/>
          <w:sz w:val="19"/>
        </w:rPr>
      </w:pPr>
      <w:r w:rsidRPr="00E2142D">
        <w:rPr>
          <w:rFonts w:ascii="Helvetica" w:hAnsi="Helvetica"/>
          <w:sz w:val="19"/>
        </w:rPr>
        <w:t>Waiter</w:t>
      </w:r>
      <w:r w:rsidRPr="00E2142D">
        <w:rPr>
          <w:rFonts w:ascii="Helvetica" w:hAnsi="Helvetica"/>
          <w:sz w:val="19"/>
        </w:rPr>
        <w:tab/>
        <w:t>Great. Here’s the menu. What would you like to drink?</w:t>
      </w:r>
    </w:p>
    <w:p w14:paraId="2C6FB6CF" w14:textId="77777777" w:rsidR="006C0BE6" w:rsidRPr="00E2142D" w:rsidRDefault="006C0BE6" w:rsidP="006C0BE6">
      <w:pPr>
        <w:pStyle w:val="09-Wordlist"/>
        <w:spacing w:before="0"/>
        <w:rPr>
          <w:rFonts w:ascii="Helvetica" w:hAnsi="Helvetica"/>
          <w:sz w:val="19"/>
        </w:rPr>
      </w:pPr>
      <w:r w:rsidRPr="00E2142D">
        <w:rPr>
          <w:rFonts w:ascii="Helvetica" w:hAnsi="Helvetica"/>
          <w:sz w:val="19"/>
        </w:rPr>
        <w:t>Gina</w:t>
      </w:r>
      <w:r w:rsidRPr="00E2142D">
        <w:rPr>
          <w:rFonts w:ascii="Helvetica" w:hAnsi="Helvetica"/>
          <w:sz w:val="19"/>
        </w:rPr>
        <w:tab/>
        <w:t xml:space="preserve">A lemonade, please. No, wait – </w:t>
      </w:r>
      <w:r>
        <w:rPr>
          <w:rFonts w:ascii="Helvetica" w:hAnsi="Helvetica"/>
          <w:sz w:val="19"/>
        </w:rPr>
        <w:t xml:space="preserve">do you have </w:t>
      </w:r>
      <w:r w:rsidRPr="00E2142D">
        <w:rPr>
          <w:rFonts w:ascii="Helvetica" w:hAnsi="Helvetica"/>
          <w:sz w:val="19"/>
        </w:rPr>
        <w:t>any apple juice?</w:t>
      </w:r>
    </w:p>
    <w:p w14:paraId="54C4F458" w14:textId="77777777" w:rsidR="006C0BE6" w:rsidRPr="00E2142D" w:rsidRDefault="006C0BE6" w:rsidP="006C0BE6">
      <w:pPr>
        <w:pStyle w:val="09-Wordlist"/>
        <w:spacing w:before="0"/>
        <w:rPr>
          <w:rFonts w:ascii="Helvetica" w:hAnsi="Helvetica"/>
          <w:sz w:val="19"/>
        </w:rPr>
      </w:pPr>
      <w:r w:rsidRPr="00E2142D">
        <w:rPr>
          <w:rFonts w:ascii="Helvetica" w:hAnsi="Helvetica"/>
          <w:sz w:val="19"/>
        </w:rPr>
        <w:t>Waiter</w:t>
      </w:r>
      <w:r w:rsidRPr="00E2142D">
        <w:rPr>
          <w:rFonts w:ascii="Helvetica" w:hAnsi="Helvetica"/>
          <w:sz w:val="19"/>
        </w:rPr>
        <w:tab/>
        <w:t xml:space="preserve">Sorry, we </w:t>
      </w:r>
      <w:r>
        <w:rPr>
          <w:rFonts w:ascii="Helvetica" w:hAnsi="Helvetica"/>
          <w:sz w:val="19"/>
        </w:rPr>
        <w:t>do</w:t>
      </w:r>
      <w:r w:rsidRPr="00E2142D">
        <w:rPr>
          <w:rFonts w:ascii="Helvetica" w:hAnsi="Helvetica"/>
          <w:sz w:val="19"/>
        </w:rPr>
        <w:t>n’t. We</w:t>
      </w:r>
      <w:r>
        <w:rPr>
          <w:rFonts w:ascii="Helvetica" w:hAnsi="Helvetica"/>
          <w:sz w:val="19"/>
        </w:rPr>
        <w:t xml:space="preserve"> have</w:t>
      </w:r>
      <w:r w:rsidRPr="00E2142D">
        <w:rPr>
          <w:rFonts w:ascii="Helvetica" w:hAnsi="Helvetica"/>
          <w:sz w:val="19"/>
        </w:rPr>
        <w:t xml:space="preserve"> orange juice.</w:t>
      </w:r>
    </w:p>
    <w:p w14:paraId="22DEC94F" w14:textId="77777777" w:rsidR="006C0BE6" w:rsidRPr="00E2142D" w:rsidRDefault="006C0BE6" w:rsidP="006C0BE6">
      <w:pPr>
        <w:pStyle w:val="09-Wordlist"/>
        <w:spacing w:before="0"/>
        <w:rPr>
          <w:rFonts w:ascii="Helvetica" w:hAnsi="Helvetica"/>
          <w:sz w:val="19"/>
        </w:rPr>
      </w:pPr>
      <w:r w:rsidRPr="00E2142D">
        <w:rPr>
          <w:rFonts w:ascii="Helvetica" w:hAnsi="Helvetica"/>
          <w:sz w:val="19"/>
        </w:rPr>
        <w:t>Gina</w:t>
      </w:r>
      <w:r w:rsidRPr="00E2142D">
        <w:rPr>
          <w:rFonts w:ascii="Helvetica" w:hAnsi="Helvetica"/>
          <w:sz w:val="19"/>
        </w:rPr>
        <w:tab/>
      </w:r>
      <w:r>
        <w:rPr>
          <w:rFonts w:ascii="Helvetica" w:hAnsi="Helvetica"/>
          <w:sz w:val="19"/>
        </w:rPr>
        <w:t>That’s</w:t>
      </w:r>
      <w:r w:rsidRPr="00E2142D">
        <w:rPr>
          <w:rFonts w:ascii="Helvetica" w:hAnsi="Helvetica"/>
          <w:sz w:val="19"/>
        </w:rPr>
        <w:t xml:space="preserve"> OK. </w:t>
      </w:r>
      <w:r>
        <w:rPr>
          <w:rFonts w:ascii="Helvetica" w:hAnsi="Helvetica"/>
          <w:sz w:val="19"/>
        </w:rPr>
        <w:t>I’ll have</w:t>
      </w:r>
      <w:r w:rsidRPr="00E2142D">
        <w:rPr>
          <w:rFonts w:ascii="Helvetica" w:hAnsi="Helvetica"/>
          <w:sz w:val="19"/>
        </w:rPr>
        <w:t xml:space="preserve"> lemonade, then. What about you, Paul?</w:t>
      </w:r>
    </w:p>
    <w:p w14:paraId="57DDA068" w14:textId="77777777" w:rsidR="006C0BE6" w:rsidRPr="00E2142D" w:rsidRDefault="006C0BE6" w:rsidP="006C0BE6">
      <w:pPr>
        <w:pStyle w:val="09-Wordlist"/>
        <w:spacing w:before="0"/>
        <w:rPr>
          <w:rFonts w:ascii="Helvetica" w:hAnsi="Helvetica"/>
          <w:sz w:val="19"/>
        </w:rPr>
      </w:pPr>
      <w:r w:rsidRPr="00E2142D">
        <w:rPr>
          <w:rFonts w:ascii="Helvetica" w:hAnsi="Helvetica"/>
          <w:sz w:val="19"/>
        </w:rPr>
        <w:t>Paul</w:t>
      </w:r>
      <w:r w:rsidRPr="00E2142D">
        <w:rPr>
          <w:rFonts w:ascii="Helvetica" w:hAnsi="Helvetica"/>
          <w:sz w:val="19"/>
        </w:rPr>
        <w:tab/>
        <w:t>Umm, the same for me, please.</w:t>
      </w:r>
    </w:p>
    <w:p w14:paraId="6C5FA546" w14:textId="77777777" w:rsidR="006C0BE6" w:rsidRPr="00E2142D" w:rsidRDefault="006C0BE6" w:rsidP="006C0BE6">
      <w:pPr>
        <w:pStyle w:val="09-Wordlist"/>
        <w:spacing w:before="0"/>
        <w:rPr>
          <w:rFonts w:ascii="Helvetica" w:hAnsi="Helvetica"/>
          <w:sz w:val="19"/>
        </w:rPr>
      </w:pPr>
      <w:r w:rsidRPr="00E2142D">
        <w:rPr>
          <w:rFonts w:ascii="Helvetica" w:hAnsi="Helvetica"/>
          <w:sz w:val="19"/>
        </w:rPr>
        <w:t>Waiter</w:t>
      </w:r>
      <w:r w:rsidRPr="00E2142D">
        <w:rPr>
          <w:rFonts w:ascii="Helvetica" w:hAnsi="Helvetica"/>
          <w:sz w:val="19"/>
        </w:rPr>
        <w:tab/>
        <w:t>OK, I’ll be right back.</w:t>
      </w:r>
    </w:p>
    <w:p w14:paraId="2C54530F" w14:textId="77777777" w:rsidR="006C0BE6" w:rsidRPr="00E2142D" w:rsidRDefault="006C0BE6" w:rsidP="006C0BE6">
      <w:pPr>
        <w:pStyle w:val="09-Wordlist"/>
        <w:spacing w:before="0"/>
        <w:rPr>
          <w:rFonts w:ascii="Helvetica" w:hAnsi="Helvetica"/>
          <w:sz w:val="19"/>
        </w:rPr>
      </w:pPr>
      <w:r w:rsidRPr="00E2142D">
        <w:rPr>
          <w:rFonts w:ascii="Helvetica" w:hAnsi="Helvetica"/>
          <w:sz w:val="19"/>
        </w:rPr>
        <w:t>Paul</w:t>
      </w:r>
      <w:r w:rsidRPr="00E2142D">
        <w:rPr>
          <w:rFonts w:ascii="Helvetica" w:hAnsi="Helvetica"/>
          <w:sz w:val="19"/>
        </w:rPr>
        <w:tab/>
        <w:t xml:space="preserve">Gina? </w:t>
      </w:r>
      <w:r>
        <w:rPr>
          <w:rFonts w:ascii="Helvetica" w:hAnsi="Helvetica"/>
          <w:sz w:val="19"/>
        </w:rPr>
        <w:t>Uh</w:t>
      </w:r>
      <w:r w:rsidRPr="00E2142D">
        <w:rPr>
          <w:rFonts w:ascii="Helvetica" w:hAnsi="Helvetica"/>
          <w:sz w:val="19"/>
        </w:rPr>
        <w:t xml:space="preserve"> … Is this menu real? Look at the desserts.</w:t>
      </w:r>
    </w:p>
    <w:p w14:paraId="3A033E31" w14:textId="77777777" w:rsidR="006C0BE6" w:rsidRPr="00E2142D" w:rsidRDefault="006C0BE6" w:rsidP="006C0BE6">
      <w:pPr>
        <w:pStyle w:val="09-Wordlist"/>
        <w:spacing w:before="0"/>
        <w:rPr>
          <w:rFonts w:ascii="Helvetica" w:hAnsi="Helvetica"/>
          <w:sz w:val="19"/>
        </w:rPr>
      </w:pPr>
      <w:r w:rsidRPr="00E2142D">
        <w:rPr>
          <w:rFonts w:ascii="Helvetica" w:hAnsi="Helvetica"/>
          <w:sz w:val="19"/>
        </w:rPr>
        <w:t>Gina</w:t>
      </w:r>
      <w:r w:rsidRPr="00E2142D">
        <w:rPr>
          <w:rFonts w:ascii="Helvetica" w:hAnsi="Helvetica"/>
          <w:sz w:val="19"/>
        </w:rPr>
        <w:tab/>
        <w:t>What do you mean? Oh … grilled chicken ice cream? Yogurt with onion</w:t>
      </w:r>
      <w:r>
        <w:rPr>
          <w:rFonts w:ascii="Helvetica" w:hAnsi="Helvetica"/>
          <w:sz w:val="19"/>
        </w:rPr>
        <w:t>s</w:t>
      </w:r>
      <w:r w:rsidRPr="00E2142D">
        <w:rPr>
          <w:rFonts w:ascii="Helvetica" w:hAnsi="Helvetica"/>
          <w:sz w:val="19"/>
        </w:rPr>
        <w:t xml:space="preserve">? Pasta with chocolate? Fried strawberries? That’s disgusting! Is this menu OK? </w:t>
      </w:r>
    </w:p>
    <w:p w14:paraId="2975AC2D" w14:textId="77777777" w:rsidR="006C0BE6" w:rsidRPr="00E2142D" w:rsidRDefault="006C0BE6" w:rsidP="006C0BE6">
      <w:pPr>
        <w:pStyle w:val="09-Wordlist"/>
        <w:spacing w:before="0"/>
        <w:rPr>
          <w:rFonts w:ascii="Helvetica" w:hAnsi="Helvetica"/>
          <w:sz w:val="19"/>
        </w:rPr>
      </w:pPr>
      <w:r w:rsidRPr="00E2142D">
        <w:rPr>
          <w:rFonts w:ascii="Helvetica" w:hAnsi="Helvetica"/>
          <w:sz w:val="19"/>
        </w:rPr>
        <w:t>Paul</w:t>
      </w:r>
      <w:r w:rsidRPr="00E2142D">
        <w:rPr>
          <w:rFonts w:ascii="Helvetica" w:hAnsi="Helvetica"/>
          <w:sz w:val="19"/>
        </w:rPr>
        <w:tab/>
        <w:t xml:space="preserve">I have no idea. </w:t>
      </w:r>
      <w:r>
        <w:rPr>
          <w:rFonts w:ascii="Helvetica" w:hAnsi="Helvetica"/>
          <w:sz w:val="19"/>
        </w:rPr>
        <w:t>Let’s ask</w:t>
      </w:r>
      <w:r w:rsidRPr="00E2142D">
        <w:rPr>
          <w:rFonts w:ascii="Helvetica" w:hAnsi="Helvetica"/>
          <w:sz w:val="19"/>
        </w:rPr>
        <w:t xml:space="preserve"> the waiter.</w:t>
      </w:r>
    </w:p>
    <w:p w14:paraId="225B140A" w14:textId="77777777" w:rsidR="006C0BE6" w:rsidRPr="00E2142D" w:rsidRDefault="006C0BE6" w:rsidP="006C0BE6">
      <w:pPr>
        <w:pStyle w:val="09-Wordlist"/>
        <w:spacing w:before="0"/>
        <w:rPr>
          <w:rFonts w:ascii="Helvetica" w:hAnsi="Helvetica"/>
          <w:sz w:val="19"/>
        </w:rPr>
      </w:pPr>
      <w:r w:rsidRPr="00E2142D">
        <w:rPr>
          <w:rFonts w:ascii="Helvetica" w:hAnsi="Helvetica"/>
          <w:sz w:val="19"/>
        </w:rPr>
        <w:t>Waiter</w:t>
      </w:r>
      <w:r w:rsidRPr="00E2142D">
        <w:rPr>
          <w:rFonts w:ascii="Helvetica" w:hAnsi="Helvetica"/>
          <w:sz w:val="19"/>
        </w:rPr>
        <w:tab/>
        <w:t xml:space="preserve">Hi. Here are your drinks. </w:t>
      </w:r>
    </w:p>
    <w:p w14:paraId="1B1C875F" w14:textId="77777777" w:rsidR="006C0BE6" w:rsidRPr="00E2142D" w:rsidRDefault="006C0BE6" w:rsidP="006C0BE6">
      <w:pPr>
        <w:pStyle w:val="09-Wordlist"/>
        <w:spacing w:before="0"/>
        <w:rPr>
          <w:rFonts w:ascii="Helvetica" w:hAnsi="Helvetica"/>
          <w:sz w:val="19"/>
        </w:rPr>
      </w:pPr>
      <w:r w:rsidRPr="00E2142D">
        <w:rPr>
          <w:rFonts w:ascii="Helvetica" w:hAnsi="Helvetica"/>
          <w:sz w:val="19"/>
        </w:rPr>
        <w:t>Gina</w:t>
      </w:r>
      <w:r w:rsidRPr="00E2142D">
        <w:rPr>
          <w:rFonts w:ascii="Helvetica" w:hAnsi="Helvetica"/>
          <w:sz w:val="19"/>
        </w:rPr>
        <w:tab/>
      </w:r>
      <w:r>
        <w:rPr>
          <w:rFonts w:ascii="Helvetica" w:hAnsi="Helvetica"/>
          <w:sz w:val="19"/>
        </w:rPr>
        <w:t>Excuse me</w:t>
      </w:r>
      <w:r w:rsidRPr="00E2142D">
        <w:rPr>
          <w:rFonts w:ascii="Helvetica" w:hAnsi="Helvetica"/>
          <w:sz w:val="19"/>
        </w:rPr>
        <w:t>, but we</w:t>
      </w:r>
      <w:r>
        <w:rPr>
          <w:rFonts w:ascii="Helvetica" w:hAnsi="Helvetica"/>
          <w:sz w:val="19"/>
        </w:rPr>
        <w:t>’ve got</w:t>
      </w:r>
      <w:r w:rsidRPr="00E2142D">
        <w:rPr>
          <w:rFonts w:ascii="Helvetica" w:hAnsi="Helvetica"/>
          <w:sz w:val="19"/>
        </w:rPr>
        <w:t xml:space="preserve"> a problem with this menu. The desserts?</w:t>
      </w:r>
    </w:p>
    <w:p w14:paraId="308202C8" w14:textId="77777777" w:rsidR="006C0BE6" w:rsidRPr="00E2142D" w:rsidRDefault="006C0BE6" w:rsidP="006C0BE6">
      <w:pPr>
        <w:pStyle w:val="09-Wordlist"/>
        <w:spacing w:before="0"/>
        <w:rPr>
          <w:rFonts w:ascii="Helvetica" w:hAnsi="Helvetica"/>
          <w:sz w:val="19"/>
        </w:rPr>
      </w:pPr>
      <w:r w:rsidRPr="00E2142D">
        <w:rPr>
          <w:rFonts w:ascii="Helvetica" w:hAnsi="Helvetica"/>
          <w:sz w:val="19"/>
        </w:rPr>
        <w:t>Waiter</w:t>
      </w:r>
      <w:r w:rsidRPr="00E2142D">
        <w:rPr>
          <w:rFonts w:ascii="Helvetica" w:hAnsi="Helvetica"/>
          <w:sz w:val="19"/>
        </w:rPr>
        <w:tab/>
        <w:t>Ah, yes! We</w:t>
      </w:r>
      <w:r>
        <w:rPr>
          <w:rFonts w:ascii="Helvetica" w:hAnsi="Helvetica"/>
          <w:sz w:val="19"/>
        </w:rPr>
        <w:t xml:space="preserve">‘ve got </w:t>
      </w:r>
      <w:r w:rsidRPr="00E2142D">
        <w:rPr>
          <w:rFonts w:ascii="Helvetica" w:hAnsi="Helvetica"/>
          <w:sz w:val="19"/>
        </w:rPr>
        <w:t xml:space="preserve">lots of very exciting desserts today. </w:t>
      </w:r>
    </w:p>
    <w:p w14:paraId="06B18023" w14:textId="77777777" w:rsidR="006C0BE6" w:rsidRPr="00E2142D" w:rsidRDefault="006C0BE6" w:rsidP="006C0BE6">
      <w:pPr>
        <w:pStyle w:val="09-Wordlist"/>
        <w:spacing w:before="0"/>
        <w:rPr>
          <w:rFonts w:ascii="Helvetica" w:hAnsi="Helvetica"/>
          <w:sz w:val="19"/>
        </w:rPr>
      </w:pPr>
      <w:r w:rsidRPr="00E2142D">
        <w:rPr>
          <w:rFonts w:ascii="Helvetica" w:hAnsi="Helvetica"/>
          <w:sz w:val="19"/>
        </w:rPr>
        <w:t>Paul</w:t>
      </w:r>
      <w:r w:rsidRPr="00E2142D">
        <w:rPr>
          <w:rFonts w:ascii="Helvetica" w:hAnsi="Helvetica"/>
          <w:sz w:val="19"/>
        </w:rPr>
        <w:tab/>
        <w:t>Are these real desserts?</w:t>
      </w:r>
    </w:p>
    <w:p w14:paraId="628D6B25" w14:textId="77777777" w:rsidR="006C0BE6" w:rsidRPr="00E2142D" w:rsidRDefault="006C0BE6" w:rsidP="006C0BE6">
      <w:pPr>
        <w:pStyle w:val="09-Wordlist"/>
        <w:spacing w:before="0"/>
        <w:rPr>
          <w:rFonts w:ascii="Helvetica" w:hAnsi="Helvetica"/>
          <w:sz w:val="19"/>
        </w:rPr>
      </w:pPr>
      <w:r w:rsidRPr="00E2142D">
        <w:rPr>
          <w:rFonts w:ascii="Helvetica" w:hAnsi="Helvetica"/>
          <w:sz w:val="19"/>
        </w:rPr>
        <w:t>Waiter</w:t>
      </w:r>
      <w:r w:rsidRPr="00E2142D">
        <w:rPr>
          <w:rFonts w:ascii="Helvetica" w:hAnsi="Helvetica"/>
          <w:sz w:val="19"/>
        </w:rPr>
        <w:tab/>
        <w:t>Of course! We don’t want to give customers boring food!</w:t>
      </w:r>
    </w:p>
    <w:p w14:paraId="66545FA1" w14:textId="77777777" w:rsidR="006C0BE6" w:rsidRPr="00E2142D" w:rsidRDefault="006C0BE6" w:rsidP="006C0BE6">
      <w:pPr>
        <w:pStyle w:val="09-Wordlist"/>
        <w:spacing w:before="0"/>
        <w:rPr>
          <w:rFonts w:ascii="Helvetica" w:hAnsi="Helvetica"/>
          <w:sz w:val="19"/>
        </w:rPr>
      </w:pPr>
      <w:r w:rsidRPr="00E2142D">
        <w:rPr>
          <w:rFonts w:ascii="Helvetica" w:hAnsi="Helvetica"/>
          <w:sz w:val="19"/>
        </w:rPr>
        <w:t>Paul</w:t>
      </w:r>
      <w:r w:rsidRPr="00E2142D">
        <w:rPr>
          <w:rFonts w:ascii="Helvetica" w:hAnsi="Helvetica"/>
          <w:sz w:val="19"/>
        </w:rPr>
        <w:tab/>
        <w:t>OK, then! I’d like the grilled chicken ice cream, please.</w:t>
      </w:r>
    </w:p>
    <w:p w14:paraId="4DE580A0" w14:textId="77777777" w:rsidR="006C0BE6" w:rsidRPr="00E2142D" w:rsidRDefault="006C0BE6" w:rsidP="006C0BE6">
      <w:pPr>
        <w:pStyle w:val="09-Wordlist"/>
        <w:spacing w:before="0"/>
        <w:rPr>
          <w:rFonts w:ascii="Helvetica" w:hAnsi="Helvetica"/>
          <w:sz w:val="19"/>
        </w:rPr>
      </w:pPr>
      <w:r w:rsidRPr="00E2142D">
        <w:rPr>
          <w:rFonts w:ascii="Helvetica" w:hAnsi="Helvetica"/>
          <w:sz w:val="19"/>
        </w:rPr>
        <w:t>Gina</w:t>
      </w:r>
      <w:r w:rsidRPr="00E2142D">
        <w:rPr>
          <w:rFonts w:ascii="Helvetica" w:hAnsi="Helvetica"/>
          <w:sz w:val="19"/>
        </w:rPr>
        <w:tab/>
        <w:t xml:space="preserve">What? </w:t>
      </w:r>
    </w:p>
    <w:p w14:paraId="78844B7E" w14:textId="77777777" w:rsidR="006C0BE6" w:rsidRPr="00E2142D" w:rsidRDefault="006C0BE6" w:rsidP="006C0BE6">
      <w:pPr>
        <w:pStyle w:val="09-Wordlist"/>
        <w:spacing w:before="0"/>
        <w:rPr>
          <w:rFonts w:ascii="Helvetica" w:hAnsi="Helvetica"/>
          <w:sz w:val="19"/>
        </w:rPr>
      </w:pPr>
      <w:r w:rsidRPr="00E2142D">
        <w:rPr>
          <w:rFonts w:ascii="Helvetica" w:hAnsi="Helvetica"/>
          <w:sz w:val="19"/>
        </w:rPr>
        <w:t>Waiter</w:t>
      </w:r>
      <w:r w:rsidRPr="00E2142D">
        <w:rPr>
          <w:rFonts w:ascii="Helvetica" w:hAnsi="Helvetica"/>
          <w:sz w:val="19"/>
        </w:rPr>
        <w:tab/>
        <w:t>And for you? The chocolate pasta is very tasty.</w:t>
      </w:r>
    </w:p>
    <w:p w14:paraId="06512B05" w14:textId="77777777" w:rsidR="006C0BE6" w:rsidRPr="00E2142D" w:rsidRDefault="006C0BE6" w:rsidP="006C0BE6">
      <w:pPr>
        <w:pStyle w:val="09-Wordlist"/>
        <w:spacing w:before="0"/>
        <w:rPr>
          <w:rFonts w:ascii="Helvetica" w:hAnsi="Helvetica"/>
          <w:sz w:val="19"/>
        </w:rPr>
      </w:pPr>
      <w:r w:rsidRPr="00E2142D">
        <w:rPr>
          <w:rFonts w:ascii="Helvetica" w:hAnsi="Helvetica"/>
          <w:sz w:val="19"/>
        </w:rPr>
        <w:t>Gina</w:t>
      </w:r>
      <w:r w:rsidRPr="00E2142D">
        <w:rPr>
          <w:rFonts w:ascii="Helvetica" w:hAnsi="Helvetica"/>
          <w:sz w:val="19"/>
        </w:rPr>
        <w:tab/>
        <w:t xml:space="preserve">Umm …. OK! </w:t>
      </w:r>
    </w:p>
    <w:p w14:paraId="72EC173C" w14:textId="77777777" w:rsidR="006C0BE6" w:rsidRPr="00E2142D" w:rsidRDefault="006C0BE6" w:rsidP="006C0BE6">
      <w:pPr>
        <w:pStyle w:val="09-Wordlist"/>
        <w:spacing w:before="0"/>
        <w:rPr>
          <w:rFonts w:ascii="Helvetica" w:hAnsi="Helvetica"/>
          <w:sz w:val="19"/>
        </w:rPr>
      </w:pPr>
      <w:r w:rsidRPr="00E2142D">
        <w:rPr>
          <w:rFonts w:ascii="Helvetica" w:hAnsi="Helvetica"/>
          <w:sz w:val="19"/>
        </w:rPr>
        <w:t>Waiter</w:t>
      </w:r>
      <w:r w:rsidRPr="00E2142D">
        <w:rPr>
          <w:rFonts w:ascii="Helvetica" w:hAnsi="Helvetica"/>
          <w:sz w:val="19"/>
        </w:rPr>
        <w:tab/>
        <w:t>I’ll be right back.</w:t>
      </w:r>
    </w:p>
    <w:p w14:paraId="66445061" w14:textId="77777777" w:rsidR="006C0BE6" w:rsidRPr="00E2142D" w:rsidRDefault="006C0BE6" w:rsidP="006C0BE6">
      <w:pPr>
        <w:pStyle w:val="09-Wordlist"/>
        <w:spacing w:before="0"/>
        <w:rPr>
          <w:rFonts w:ascii="Helvetica" w:hAnsi="Helvetica"/>
          <w:sz w:val="19"/>
        </w:rPr>
      </w:pPr>
      <w:r w:rsidRPr="00E2142D">
        <w:rPr>
          <w:rFonts w:ascii="Helvetica" w:hAnsi="Helvetica"/>
          <w:sz w:val="19"/>
        </w:rPr>
        <w:t>Gina</w:t>
      </w:r>
      <w:r w:rsidRPr="00E2142D">
        <w:rPr>
          <w:rFonts w:ascii="Helvetica" w:hAnsi="Helvetica"/>
          <w:sz w:val="19"/>
        </w:rPr>
        <w:tab/>
        <w:t>Well, that’s a surprise!</w:t>
      </w:r>
    </w:p>
    <w:p w14:paraId="65CC958B" w14:textId="77777777" w:rsidR="006C0BE6" w:rsidRPr="00E2142D" w:rsidRDefault="006C0BE6" w:rsidP="006C0BE6">
      <w:pPr>
        <w:pStyle w:val="09-Wordlist"/>
        <w:spacing w:before="0"/>
        <w:rPr>
          <w:rFonts w:ascii="Helvetica" w:hAnsi="Helvetica"/>
          <w:sz w:val="19"/>
        </w:rPr>
      </w:pPr>
      <w:r w:rsidRPr="00E2142D">
        <w:rPr>
          <w:rFonts w:ascii="Helvetica" w:hAnsi="Helvetica"/>
          <w:sz w:val="19"/>
        </w:rPr>
        <w:t>Paul</w:t>
      </w:r>
      <w:r w:rsidRPr="00E2142D">
        <w:rPr>
          <w:rFonts w:ascii="Helvetica" w:hAnsi="Helvetica"/>
          <w:sz w:val="19"/>
        </w:rPr>
        <w:tab/>
        <w:t>Yes. Chicken ice cream sounds … interesting!</w:t>
      </w:r>
    </w:p>
    <w:p w14:paraId="7491DC72" w14:textId="77777777" w:rsidR="006C0BE6" w:rsidRPr="00E2142D" w:rsidRDefault="006C0BE6" w:rsidP="006C0BE6">
      <w:pPr>
        <w:pStyle w:val="09-Wordlist"/>
        <w:spacing w:before="0"/>
        <w:rPr>
          <w:rFonts w:ascii="Helvetica" w:hAnsi="Helvetica"/>
          <w:sz w:val="19"/>
        </w:rPr>
      </w:pPr>
      <w:r w:rsidRPr="00E2142D">
        <w:rPr>
          <w:rFonts w:ascii="Helvetica" w:hAnsi="Helvetica"/>
          <w:sz w:val="19"/>
        </w:rPr>
        <w:t>Gina</w:t>
      </w:r>
      <w:r w:rsidRPr="00E2142D">
        <w:rPr>
          <w:rFonts w:ascii="Helvetica" w:hAnsi="Helvetica"/>
          <w:sz w:val="19"/>
        </w:rPr>
        <w:tab/>
        <w:t>Well, the waiter was right. This menu isn’t boring! How much is your ice cream?</w:t>
      </w:r>
    </w:p>
    <w:p w14:paraId="1AC2F149" w14:textId="77777777" w:rsidR="006C0BE6" w:rsidRPr="00E2142D" w:rsidRDefault="006C0BE6" w:rsidP="006C0BE6">
      <w:pPr>
        <w:pStyle w:val="09-Wordlist"/>
        <w:spacing w:before="0"/>
        <w:rPr>
          <w:rFonts w:ascii="Helvetica" w:hAnsi="Helvetica"/>
          <w:sz w:val="19"/>
        </w:rPr>
      </w:pPr>
      <w:r w:rsidRPr="00E2142D">
        <w:rPr>
          <w:rFonts w:ascii="Helvetica" w:hAnsi="Helvetica"/>
          <w:sz w:val="19"/>
        </w:rPr>
        <w:t>Paul</w:t>
      </w:r>
      <w:r w:rsidRPr="00E2142D">
        <w:rPr>
          <w:rFonts w:ascii="Helvetica" w:hAnsi="Helvetica"/>
          <w:sz w:val="19"/>
        </w:rPr>
        <w:tab/>
        <w:t xml:space="preserve">It’s </w:t>
      </w:r>
      <w:r>
        <w:rPr>
          <w:rFonts w:ascii="Helvetica" w:hAnsi="Helvetica"/>
          <w:sz w:val="19"/>
        </w:rPr>
        <w:t>$</w:t>
      </w:r>
      <w:r w:rsidRPr="00E2142D">
        <w:rPr>
          <w:rFonts w:ascii="Helvetica" w:hAnsi="Helvetica"/>
          <w:sz w:val="19"/>
        </w:rPr>
        <w:t xml:space="preserve">5. </w:t>
      </w:r>
    </w:p>
    <w:p w14:paraId="43AF3857" w14:textId="77777777" w:rsidR="006C0BE6" w:rsidRPr="00E2142D" w:rsidRDefault="006C0BE6" w:rsidP="006C0BE6">
      <w:pPr>
        <w:pStyle w:val="09-Wordlist"/>
        <w:spacing w:before="0"/>
        <w:rPr>
          <w:rFonts w:ascii="Helvetica" w:hAnsi="Helvetica"/>
          <w:sz w:val="19"/>
        </w:rPr>
      </w:pPr>
      <w:r w:rsidRPr="00E2142D">
        <w:rPr>
          <w:rFonts w:ascii="Helvetica" w:hAnsi="Helvetica"/>
          <w:sz w:val="19"/>
        </w:rPr>
        <w:t>Gina</w:t>
      </w:r>
      <w:r w:rsidRPr="00E2142D">
        <w:rPr>
          <w:rFonts w:ascii="Helvetica" w:hAnsi="Helvetica"/>
          <w:sz w:val="19"/>
        </w:rPr>
        <w:tab/>
        <w:t xml:space="preserve">Oh! That’s a lot of money. And my pasta is </w:t>
      </w:r>
      <w:r>
        <w:rPr>
          <w:rFonts w:ascii="Helvetica" w:hAnsi="Helvetica"/>
          <w:sz w:val="19"/>
        </w:rPr>
        <w:t>$</w:t>
      </w:r>
      <w:r w:rsidRPr="00E2142D">
        <w:rPr>
          <w:rFonts w:ascii="Helvetica" w:hAnsi="Helvetica"/>
          <w:sz w:val="19"/>
        </w:rPr>
        <w:t xml:space="preserve">6. </w:t>
      </w:r>
      <w:r>
        <w:rPr>
          <w:rFonts w:ascii="Helvetica" w:hAnsi="Helvetica"/>
          <w:sz w:val="19"/>
        </w:rPr>
        <w:t>Look, t</w:t>
      </w:r>
      <w:r w:rsidRPr="00E2142D">
        <w:rPr>
          <w:rFonts w:ascii="Helvetica" w:hAnsi="Helvetica"/>
          <w:sz w:val="19"/>
        </w:rPr>
        <w:t xml:space="preserve">he strawberries are </w:t>
      </w:r>
      <w:r>
        <w:rPr>
          <w:rFonts w:ascii="Helvetica" w:hAnsi="Helvetica"/>
          <w:sz w:val="19"/>
        </w:rPr>
        <w:t>$</w:t>
      </w:r>
      <w:r w:rsidRPr="00E2142D">
        <w:rPr>
          <w:rFonts w:ascii="Helvetica" w:hAnsi="Helvetica"/>
          <w:sz w:val="19"/>
        </w:rPr>
        <w:t>7!</w:t>
      </w:r>
    </w:p>
    <w:p w14:paraId="34112BA3" w14:textId="77777777" w:rsidR="006C0BE6" w:rsidRPr="00E2142D" w:rsidRDefault="006C0BE6" w:rsidP="00443A2E">
      <w:pPr>
        <w:pStyle w:val="09-Wordlist"/>
        <w:spacing w:before="0"/>
        <w:ind w:left="851" w:right="-426" w:hanging="851"/>
        <w:rPr>
          <w:rFonts w:ascii="Helvetica" w:hAnsi="Helvetica"/>
          <w:sz w:val="19"/>
        </w:rPr>
      </w:pPr>
      <w:r w:rsidRPr="00E2142D">
        <w:rPr>
          <w:rFonts w:ascii="Helvetica" w:hAnsi="Helvetica"/>
          <w:sz w:val="19"/>
        </w:rPr>
        <w:t>Waiter</w:t>
      </w:r>
      <w:r w:rsidRPr="00E2142D">
        <w:rPr>
          <w:rFonts w:ascii="Helvetica" w:hAnsi="Helvetica"/>
          <w:sz w:val="19"/>
        </w:rPr>
        <w:tab/>
        <w:t>OK, here</w:t>
      </w:r>
      <w:r>
        <w:rPr>
          <w:rFonts w:ascii="Helvetica" w:hAnsi="Helvetica"/>
          <w:sz w:val="19"/>
        </w:rPr>
        <w:t>’</w:t>
      </w:r>
      <w:r w:rsidRPr="00E2142D">
        <w:rPr>
          <w:rFonts w:ascii="Helvetica" w:hAnsi="Helvetica"/>
          <w:sz w:val="19"/>
        </w:rPr>
        <w:t>s your pasta, and</w:t>
      </w:r>
      <w:r>
        <w:rPr>
          <w:rFonts w:ascii="Helvetica" w:hAnsi="Helvetica"/>
          <w:sz w:val="19"/>
        </w:rPr>
        <w:t xml:space="preserve"> here’s</w:t>
      </w:r>
      <w:r w:rsidRPr="00E2142D">
        <w:rPr>
          <w:rFonts w:ascii="Helvetica" w:hAnsi="Helvetica"/>
          <w:sz w:val="19"/>
        </w:rPr>
        <w:t xml:space="preserve"> your ice cream. Enjoy!</w:t>
      </w:r>
    </w:p>
    <w:p w14:paraId="11C3D160" w14:textId="77777777" w:rsidR="006C0BE6" w:rsidRPr="00E2142D" w:rsidRDefault="006C0BE6" w:rsidP="006C0BE6">
      <w:pPr>
        <w:pStyle w:val="09-Wordlist"/>
        <w:spacing w:before="0"/>
        <w:rPr>
          <w:rFonts w:ascii="Helvetica" w:hAnsi="Helvetica"/>
          <w:sz w:val="19"/>
        </w:rPr>
      </w:pPr>
      <w:r w:rsidRPr="00E2142D">
        <w:rPr>
          <w:rFonts w:ascii="Helvetica" w:hAnsi="Helvetica"/>
          <w:sz w:val="19"/>
        </w:rPr>
        <w:t>Paul</w:t>
      </w:r>
      <w:r w:rsidRPr="00E2142D">
        <w:rPr>
          <w:rFonts w:ascii="Helvetica" w:hAnsi="Helvetica"/>
          <w:sz w:val="19"/>
        </w:rPr>
        <w:tab/>
        <w:t>Thanks!</w:t>
      </w:r>
    </w:p>
    <w:p w14:paraId="20441C74" w14:textId="77777777" w:rsidR="006C0BE6" w:rsidRPr="00E2142D" w:rsidRDefault="006C0BE6" w:rsidP="006C0BE6">
      <w:pPr>
        <w:pStyle w:val="09-Wordlist"/>
        <w:spacing w:before="0"/>
        <w:rPr>
          <w:rFonts w:ascii="Helvetica" w:hAnsi="Helvetica"/>
          <w:sz w:val="19"/>
        </w:rPr>
      </w:pPr>
      <w:r w:rsidRPr="00E2142D">
        <w:rPr>
          <w:rFonts w:ascii="Helvetica" w:hAnsi="Helvetica"/>
          <w:sz w:val="19"/>
        </w:rPr>
        <w:t>Gina</w:t>
      </w:r>
      <w:r w:rsidRPr="00E2142D">
        <w:rPr>
          <w:rFonts w:ascii="Helvetica" w:hAnsi="Helvetica"/>
          <w:sz w:val="19"/>
        </w:rPr>
        <w:tab/>
        <w:t xml:space="preserve">Wow, this is </w:t>
      </w:r>
      <w:r>
        <w:rPr>
          <w:rFonts w:ascii="Helvetica" w:hAnsi="Helvetica"/>
          <w:sz w:val="19"/>
        </w:rPr>
        <w:t>yummy</w:t>
      </w:r>
      <w:r w:rsidRPr="00E2142D">
        <w:rPr>
          <w:rFonts w:ascii="Helvetica" w:hAnsi="Helvetica"/>
          <w:sz w:val="19"/>
        </w:rPr>
        <w:t>! How is your ice cream?</w:t>
      </w:r>
    </w:p>
    <w:p w14:paraId="70045A0A" w14:textId="77777777" w:rsidR="006C0BE6" w:rsidRPr="00E2142D" w:rsidRDefault="006C0BE6" w:rsidP="006C0BE6">
      <w:pPr>
        <w:pStyle w:val="09-Wordlist"/>
        <w:spacing w:before="0"/>
        <w:rPr>
          <w:rFonts w:ascii="Helvetica" w:hAnsi="Helvetica"/>
          <w:sz w:val="19"/>
        </w:rPr>
      </w:pPr>
      <w:r w:rsidRPr="00E2142D">
        <w:rPr>
          <w:rFonts w:ascii="Helvetica" w:hAnsi="Helvetica"/>
          <w:sz w:val="19"/>
        </w:rPr>
        <w:t>Paul</w:t>
      </w:r>
      <w:r w:rsidRPr="00E2142D">
        <w:rPr>
          <w:rFonts w:ascii="Helvetica" w:hAnsi="Helvetica"/>
          <w:sz w:val="19"/>
        </w:rPr>
        <w:tab/>
        <w:t xml:space="preserve">It’s salty! </w:t>
      </w:r>
    </w:p>
    <w:p w14:paraId="71FF31E8" w14:textId="77777777" w:rsidR="006C0BE6" w:rsidRDefault="006C0BE6" w:rsidP="006C0BE6">
      <w:pPr>
        <w:pStyle w:val="09-Wordlist"/>
        <w:spacing w:before="0"/>
        <w:rPr>
          <w:rFonts w:ascii="Helvetica" w:hAnsi="Helvetica"/>
          <w:sz w:val="19"/>
        </w:rPr>
      </w:pPr>
      <w:r w:rsidRPr="00E2142D">
        <w:rPr>
          <w:rFonts w:ascii="Helvetica" w:hAnsi="Helvetica"/>
          <w:sz w:val="19"/>
        </w:rPr>
        <w:t>Gina</w:t>
      </w:r>
      <w:r w:rsidRPr="00E2142D">
        <w:rPr>
          <w:rFonts w:ascii="Helvetica" w:hAnsi="Helvetica"/>
          <w:sz w:val="19"/>
        </w:rPr>
        <w:tab/>
        <w:t>Do you like it?</w:t>
      </w:r>
    </w:p>
    <w:p w14:paraId="662A9048" w14:textId="77777777" w:rsidR="006C0BE6" w:rsidRPr="00E2142D" w:rsidRDefault="006C0BE6" w:rsidP="006C0BE6">
      <w:pPr>
        <w:pStyle w:val="09-Wordlist"/>
        <w:spacing w:before="0"/>
        <w:rPr>
          <w:rFonts w:ascii="Helvetica" w:hAnsi="Helvetica"/>
          <w:sz w:val="19"/>
        </w:rPr>
      </w:pPr>
      <w:r w:rsidRPr="00E2142D">
        <w:rPr>
          <w:rFonts w:ascii="Helvetica" w:hAnsi="Helvetica"/>
          <w:sz w:val="19"/>
        </w:rPr>
        <w:t>Paul</w:t>
      </w:r>
      <w:r w:rsidRPr="00E2142D">
        <w:rPr>
          <w:rFonts w:ascii="Helvetica" w:hAnsi="Helvetica"/>
          <w:sz w:val="19"/>
        </w:rPr>
        <w:tab/>
        <w:t>Yes, but it’s not sweet enough. S</w:t>
      </w:r>
      <w:r>
        <w:rPr>
          <w:rFonts w:ascii="Helvetica" w:hAnsi="Helvetica"/>
          <w:sz w:val="19"/>
        </w:rPr>
        <w:t>alty</w:t>
      </w:r>
      <w:r w:rsidRPr="00E2142D">
        <w:rPr>
          <w:rFonts w:ascii="Helvetica" w:hAnsi="Helvetica"/>
          <w:sz w:val="19"/>
        </w:rPr>
        <w:t xml:space="preserve"> ice cream is weird! How</w:t>
      </w:r>
      <w:r>
        <w:rPr>
          <w:rFonts w:ascii="Helvetica" w:hAnsi="Helvetica"/>
          <w:sz w:val="19"/>
        </w:rPr>
        <w:t>’</w:t>
      </w:r>
      <w:r w:rsidRPr="00E2142D">
        <w:rPr>
          <w:rFonts w:ascii="Helvetica" w:hAnsi="Helvetica"/>
          <w:sz w:val="19"/>
        </w:rPr>
        <w:t>s your pasta?</w:t>
      </w:r>
    </w:p>
    <w:p w14:paraId="09EE15DE" w14:textId="77777777" w:rsidR="006C0BE6" w:rsidRDefault="006C0BE6" w:rsidP="00443A2E">
      <w:pPr>
        <w:pStyle w:val="09-Wordlist"/>
        <w:spacing w:before="0"/>
        <w:ind w:right="-142"/>
        <w:rPr>
          <w:rFonts w:ascii="Helvetica" w:hAnsi="Helvetica"/>
          <w:sz w:val="19"/>
        </w:rPr>
      </w:pPr>
      <w:r w:rsidRPr="00E2142D">
        <w:rPr>
          <w:rFonts w:ascii="Helvetica" w:hAnsi="Helvetica"/>
          <w:sz w:val="19"/>
        </w:rPr>
        <w:t>Gina</w:t>
      </w:r>
      <w:r w:rsidRPr="00E2142D">
        <w:rPr>
          <w:rFonts w:ascii="Helvetica" w:hAnsi="Helvetica"/>
          <w:sz w:val="19"/>
        </w:rPr>
        <w:tab/>
        <w:t xml:space="preserve">I think there’s too much pasta. It </w:t>
      </w:r>
      <w:r>
        <w:rPr>
          <w:rFonts w:ascii="Helvetica" w:hAnsi="Helvetica"/>
          <w:sz w:val="19"/>
        </w:rPr>
        <w:t>doesn’t have</w:t>
      </w:r>
      <w:r w:rsidRPr="00E2142D">
        <w:rPr>
          <w:rFonts w:ascii="Helvetica" w:hAnsi="Helvetica"/>
          <w:sz w:val="19"/>
        </w:rPr>
        <w:t xml:space="preserve"> enough chocolate on it! It’s OK, but maybe not good enough for </w:t>
      </w:r>
      <w:r>
        <w:rPr>
          <w:rFonts w:ascii="Helvetica" w:hAnsi="Helvetica"/>
          <w:sz w:val="19"/>
        </w:rPr>
        <w:t>$</w:t>
      </w:r>
      <w:r w:rsidRPr="00E2142D">
        <w:rPr>
          <w:rFonts w:ascii="Helvetica" w:hAnsi="Helvetica"/>
          <w:sz w:val="19"/>
        </w:rPr>
        <w:t>6!</w:t>
      </w:r>
    </w:p>
    <w:p w14:paraId="0DC994DB" w14:textId="77777777" w:rsidR="006C0BE6" w:rsidRPr="00E2142D" w:rsidRDefault="006C0BE6" w:rsidP="00443A2E">
      <w:pPr>
        <w:pStyle w:val="09-Wordlist"/>
        <w:spacing w:before="71"/>
        <w:ind w:right="-142"/>
        <w:rPr>
          <w:rFonts w:ascii="Helvetica" w:hAnsi="Helvetica"/>
          <w:sz w:val="19"/>
        </w:rPr>
      </w:pPr>
    </w:p>
    <w:p w14:paraId="096059AC" w14:textId="77777777" w:rsidR="006C0BE6" w:rsidRPr="00E2142D" w:rsidRDefault="006C0BE6" w:rsidP="00443A2E">
      <w:pPr>
        <w:pStyle w:val="Header2"/>
        <w:ind w:right="-142"/>
      </w:pPr>
      <w:r w:rsidRPr="00E2142D">
        <w:t>Skills Test 4</w:t>
      </w:r>
    </w:p>
    <w:p w14:paraId="505CD33B" w14:textId="77777777" w:rsidR="006C0BE6" w:rsidRPr="00FB6A34" w:rsidRDefault="006C0BE6" w:rsidP="00443A2E">
      <w:pPr>
        <w:pStyle w:val="03-Rubricafterhead"/>
        <w:tabs>
          <w:tab w:val="left" w:pos="1020"/>
        </w:tabs>
        <w:spacing w:before="0"/>
        <w:ind w:left="1020" w:right="-142" w:hanging="1020"/>
        <w:rPr>
          <w:rFonts w:ascii="Helvetica" w:hAnsi="Helvetica"/>
          <w:b/>
          <w:sz w:val="20"/>
        </w:rPr>
      </w:pPr>
      <w:r w:rsidRPr="00FB6A34">
        <w:rPr>
          <w:rFonts w:ascii="Helvetica" w:hAnsi="Helvetica"/>
          <w:b/>
          <w:sz w:val="20"/>
        </w:rPr>
        <w:t>Track 04</w:t>
      </w:r>
    </w:p>
    <w:p w14:paraId="14205DAC" w14:textId="77777777" w:rsidR="006C0BE6" w:rsidRPr="00E2142D" w:rsidRDefault="006C0BE6" w:rsidP="00443A2E">
      <w:pPr>
        <w:pStyle w:val="09-Wordlist"/>
        <w:tabs>
          <w:tab w:val="left" w:pos="1304"/>
        </w:tabs>
        <w:spacing w:before="20"/>
        <w:ind w:right="-142"/>
        <w:rPr>
          <w:rFonts w:ascii="Helvetica" w:hAnsi="Helvetica"/>
          <w:spacing w:val="-1"/>
          <w:sz w:val="19"/>
        </w:rPr>
      </w:pPr>
      <w:r w:rsidRPr="00E2142D">
        <w:rPr>
          <w:rFonts w:ascii="Helvetica" w:hAnsi="Helvetica"/>
          <w:spacing w:val="-1"/>
          <w:sz w:val="19"/>
        </w:rPr>
        <w:t>Ben</w:t>
      </w:r>
      <w:r w:rsidRPr="00E2142D">
        <w:rPr>
          <w:rFonts w:ascii="Helvetica" w:hAnsi="Helvetica"/>
          <w:spacing w:val="-1"/>
          <w:sz w:val="19"/>
        </w:rPr>
        <w:tab/>
      </w:r>
      <w:r>
        <w:rPr>
          <w:rFonts w:ascii="Helvetica" w:hAnsi="Helvetica"/>
          <w:spacing w:val="-1"/>
          <w:sz w:val="19"/>
        </w:rPr>
        <w:t>Mom</w:t>
      </w:r>
      <w:r w:rsidRPr="00E2142D">
        <w:rPr>
          <w:rFonts w:ascii="Helvetica" w:hAnsi="Helvetica"/>
          <w:spacing w:val="-1"/>
          <w:sz w:val="19"/>
        </w:rPr>
        <w:t>, hi!</w:t>
      </w:r>
    </w:p>
    <w:p w14:paraId="38B63DCA" w14:textId="37A72159" w:rsidR="006C0BE6" w:rsidRPr="00E2142D" w:rsidRDefault="006C0BE6" w:rsidP="00443A2E">
      <w:pPr>
        <w:pStyle w:val="09-Wordlist"/>
        <w:tabs>
          <w:tab w:val="left" w:pos="1304"/>
        </w:tabs>
        <w:spacing w:before="20"/>
        <w:ind w:right="-142"/>
        <w:rPr>
          <w:rFonts w:ascii="Helvetica" w:hAnsi="Helvetica"/>
          <w:spacing w:val="-1"/>
          <w:sz w:val="19"/>
        </w:rPr>
      </w:pPr>
      <w:r>
        <w:rPr>
          <w:rFonts w:ascii="Helvetica" w:hAnsi="Helvetica"/>
          <w:spacing w:val="-1"/>
          <w:sz w:val="19"/>
        </w:rPr>
        <w:t>Mom</w:t>
      </w:r>
      <w:r w:rsidRPr="00E2142D">
        <w:rPr>
          <w:rFonts w:ascii="Helvetica" w:hAnsi="Helvetica"/>
          <w:spacing w:val="-1"/>
          <w:sz w:val="19"/>
        </w:rPr>
        <w:tab/>
        <w:t>Oh, hi</w:t>
      </w:r>
      <w:r w:rsidR="00CF0ECD">
        <w:rPr>
          <w:rFonts w:ascii="Helvetica" w:hAnsi="Helvetica"/>
          <w:spacing w:val="-1"/>
          <w:sz w:val="19"/>
        </w:rPr>
        <w:t>,</w:t>
      </w:r>
      <w:r w:rsidRPr="00E2142D">
        <w:rPr>
          <w:rFonts w:ascii="Helvetica" w:hAnsi="Helvetica"/>
          <w:spacing w:val="-1"/>
          <w:sz w:val="19"/>
        </w:rPr>
        <w:t xml:space="preserve"> Ben.</w:t>
      </w:r>
    </w:p>
    <w:p w14:paraId="426D51F6" w14:textId="77777777" w:rsidR="006C0BE6" w:rsidRPr="00E2142D" w:rsidRDefault="006C0BE6" w:rsidP="00443A2E">
      <w:pPr>
        <w:pStyle w:val="09-Wordlist"/>
        <w:tabs>
          <w:tab w:val="left" w:pos="1304"/>
        </w:tabs>
        <w:spacing w:before="20"/>
        <w:ind w:right="-142"/>
        <w:rPr>
          <w:rFonts w:ascii="Helvetica" w:hAnsi="Helvetica"/>
          <w:spacing w:val="-1"/>
          <w:sz w:val="19"/>
        </w:rPr>
      </w:pPr>
      <w:r w:rsidRPr="00E2142D">
        <w:rPr>
          <w:rFonts w:ascii="Helvetica" w:hAnsi="Helvetica"/>
          <w:spacing w:val="-1"/>
          <w:sz w:val="19"/>
        </w:rPr>
        <w:t xml:space="preserve">Ben </w:t>
      </w:r>
      <w:r w:rsidRPr="00E2142D">
        <w:rPr>
          <w:rFonts w:ascii="Helvetica" w:hAnsi="Helvetica"/>
          <w:spacing w:val="-1"/>
          <w:sz w:val="19"/>
        </w:rPr>
        <w:tab/>
        <w:t xml:space="preserve">How are you, </w:t>
      </w:r>
      <w:r>
        <w:rPr>
          <w:rFonts w:ascii="Helvetica" w:hAnsi="Helvetica"/>
          <w:spacing w:val="-1"/>
          <w:sz w:val="19"/>
        </w:rPr>
        <w:t>Mom</w:t>
      </w:r>
      <w:r w:rsidRPr="00E2142D">
        <w:rPr>
          <w:rFonts w:ascii="Helvetica" w:hAnsi="Helvetica"/>
          <w:spacing w:val="-1"/>
          <w:sz w:val="19"/>
        </w:rPr>
        <w:t>? Are you OK?</w:t>
      </w:r>
    </w:p>
    <w:p w14:paraId="76EE3390" w14:textId="77777777" w:rsidR="006C0BE6" w:rsidRPr="00E2142D" w:rsidRDefault="006C0BE6" w:rsidP="00443A2E">
      <w:pPr>
        <w:pStyle w:val="09-Wordlist"/>
        <w:tabs>
          <w:tab w:val="left" w:pos="1304"/>
        </w:tabs>
        <w:spacing w:before="20"/>
        <w:ind w:right="-142"/>
        <w:rPr>
          <w:rFonts w:ascii="Helvetica" w:hAnsi="Helvetica"/>
          <w:spacing w:val="-1"/>
          <w:sz w:val="19"/>
        </w:rPr>
      </w:pPr>
      <w:r>
        <w:rPr>
          <w:rFonts w:ascii="Helvetica" w:hAnsi="Helvetica"/>
          <w:spacing w:val="-1"/>
          <w:sz w:val="19"/>
        </w:rPr>
        <w:t>Mom</w:t>
      </w:r>
      <w:r w:rsidRPr="00E2142D">
        <w:rPr>
          <w:rFonts w:ascii="Helvetica" w:hAnsi="Helvetica"/>
          <w:spacing w:val="-1"/>
          <w:sz w:val="19"/>
        </w:rPr>
        <w:t xml:space="preserve"> </w:t>
      </w:r>
      <w:r w:rsidRPr="00E2142D">
        <w:rPr>
          <w:rFonts w:ascii="Helvetica" w:hAnsi="Helvetica"/>
          <w:spacing w:val="-1"/>
          <w:sz w:val="19"/>
        </w:rPr>
        <w:tab/>
        <w:t>Yes, I’m fine</w:t>
      </w:r>
      <w:r>
        <w:rPr>
          <w:rFonts w:ascii="Helvetica" w:hAnsi="Helvetica"/>
          <w:spacing w:val="-1"/>
          <w:sz w:val="19"/>
        </w:rPr>
        <w:t>,</w:t>
      </w:r>
      <w:r w:rsidRPr="00E2142D">
        <w:rPr>
          <w:rFonts w:ascii="Helvetica" w:hAnsi="Helvetica"/>
          <w:spacing w:val="-1"/>
          <w:sz w:val="19"/>
        </w:rPr>
        <w:t xml:space="preserve"> thanks. Why?</w:t>
      </w:r>
    </w:p>
    <w:p w14:paraId="2B3D1C6A" w14:textId="77777777" w:rsidR="006C0BE6" w:rsidRPr="00E2142D" w:rsidRDefault="006C0BE6" w:rsidP="00443A2E">
      <w:pPr>
        <w:pStyle w:val="09-Wordlist"/>
        <w:tabs>
          <w:tab w:val="left" w:pos="1304"/>
        </w:tabs>
        <w:spacing w:before="20"/>
        <w:ind w:right="-142"/>
        <w:rPr>
          <w:rFonts w:ascii="Helvetica" w:hAnsi="Helvetica"/>
          <w:spacing w:val="-1"/>
          <w:sz w:val="19"/>
        </w:rPr>
      </w:pPr>
      <w:r w:rsidRPr="00E2142D">
        <w:rPr>
          <w:rFonts w:ascii="Helvetica" w:hAnsi="Helvetica"/>
          <w:spacing w:val="-1"/>
          <w:sz w:val="19"/>
        </w:rPr>
        <w:t xml:space="preserve">Ben </w:t>
      </w:r>
      <w:r w:rsidRPr="00E2142D">
        <w:rPr>
          <w:rFonts w:ascii="Helvetica" w:hAnsi="Helvetica"/>
          <w:spacing w:val="-1"/>
          <w:sz w:val="19"/>
        </w:rPr>
        <w:tab/>
        <w:t>Oh, nothing. Can I get you anything? Some coffee or a nice cup of tea?</w:t>
      </w:r>
    </w:p>
    <w:p w14:paraId="6277E725" w14:textId="77777777" w:rsidR="006C0BE6" w:rsidRPr="00E2142D" w:rsidRDefault="006C0BE6" w:rsidP="00443A2E">
      <w:pPr>
        <w:pStyle w:val="09-Wordlist"/>
        <w:tabs>
          <w:tab w:val="left" w:pos="1304"/>
        </w:tabs>
        <w:spacing w:before="20"/>
        <w:ind w:right="-142"/>
        <w:rPr>
          <w:rFonts w:ascii="Helvetica" w:hAnsi="Helvetica"/>
          <w:spacing w:val="-1"/>
          <w:sz w:val="19"/>
        </w:rPr>
      </w:pPr>
      <w:r>
        <w:rPr>
          <w:rFonts w:ascii="Helvetica" w:hAnsi="Helvetica"/>
          <w:spacing w:val="-1"/>
          <w:sz w:val="19"/>
        </w:rPr>
        <w:t>Mom</w:t>
      </w:r>
      <w:r w:rsidRPr="00E2142D">
        <w:rPr>
          <w:rFonts w:ascii="Helvetica" w:hAnsi="Helvetica"/>
          <w:spacing w:val="-1"/>
          <w:sz w:val="19"/>
        </w:rPr>
        <w:t xml:space="preserve"> </w:t>
      </w:r>
      <w:r w:rsidRPr="00E2142D">
        <w:rPr>
          <w:rFonts w:ascii="Helvetica" w:hAnsi="Helvetica"/>
          <w:spacing w:val="-1"/>
          <w:sz w:val="19"/>
        </w:rPr>
        <w:tab/>
      </w:r>
      <w:r>
        <w:rPr>
          <w:rFonts w:ascii="Helvetica" w:hAnsi="Helvetica"/>
          <w:spacing w:val="-1"/>
          <w:sz w:val="19"/>
        </w:rPr>
        <w:t>I have</w:t>
      </w:r>
      <w:r w:rsidRPr="00E2142D">
        <w:rPr>
          <w:rFonts w:ascii="Helvetica" w:hAnsi="Helvetica"/>
          <w:spacing w:val="-1"/>
          <w:sz w:val="19"/>
        </w:rPr>
        <w:t xml:space="preserve"> a cup of tea now</w:t>
      </w:r>
      <w:r>
        <w:rPr>
          <w:rFonts w:ascii="Helvetica" w:hAnsi="Helvetica"/>
          <w:spacing w:val="-1"/>
          <w:sz w:val="19"/>
        </w:rPr>
        <w:t>.</w:t>
      </w:r>
    </w:p>
    <w:p w14:paraId="2CEB7213" w14:textId="77777777" w:rsidR="006C0BE6" w:rsidRPr="00E2142D" w:rsidRDefault="006C0BE6" w:rsidP="00443A2E">
      <w:pPr>
        <w:pStyle w:val="09-Wordlist"/>
        <w:tabs>
          <w:tab w:val="left" w:pos="1304"/>
        </w:tabs>
        <w:spacing w:before="20"/>
        <w:ind w:right="-142"/>
        <w:rPr>
          <w:rFonts w:ascii="Helvetica" w:hAnsi="Helvetica"/>
          <w:spacing w:val="-1"/>
          <w:sz w:val="19"/>
        </w:rPr>
      </w:pPr>
      <w:r w:rsidRPr="00E2142D">
        <w:rPr>
          <w:rFonts w:ascii="Helvetica" w:hAnsi="Helvetica"/>
          <w:spacing w:val="-1"/>
          <w:sz w:val="19"/>
        </w:rPr>
        <w:t xml:space="preserve">Ben </w:t>
      </w:r>
      <w:r w:rsidRPr="00E2142D">
        <w:rPr>
          <w:rFonts w:ascii="Helvetica" w:hAnsi="Helvetica"/>
          <w:spacing w:val="-1"/>
          <w:sz w:val="19"/>
        </w:rPr>
        <w:tab/>
        <w:t>Oh yes</w:t>
      </w:r>
      <w:r>
        <w:rPr>
          <w:rFonts w:ascii="Helvetica" w:hAnsi="Helvetica"/>
          <w:spacing w:val="-1"/>
          <w:sz w:val="19"/>
        </w:rPr>
        <w:t>, you do</w:t>
      </w:r>
      <w:r w:rsidRPr="00E2142D">
        <w:rPr>
          <w:rFonts w:ascii="Helvetica" w:hAnsi="Helvetica"/>
          <w:spacing w:val="-1"/>
          <w:sz w:val="19"/>
        </w:rPr>
        <w:t>.</w:t>
      </w:r>
    </w:p>
    <w:p w14:paraId="5F841180" w14:textId="77777777" w:rsidR="006C0BE6" w:rsidRPr="00E2142D" w:rsidRDefault="006C0BE6" w:rsidP="00443A2E">
      <w:pPr>
        <w:pStyle w:val="09-Wordlist"/>
        <w:tabs>
          <w:tab w:val="left" w:pos="1304"/>
        </w:tabs>
        <w:spacing w:before="20"/>
        <w:ind w:right="-142"/>
        <w:rPr>
          <w:rFonts w:ascii="Helvetica" w:hAnsi="Helvetica"/>
          <w:spacing w:val="-1"/>
          <w:sz w:val="19"/>
        </w:rPr>
      </w:pPr>
      <w:r>
        <w:rPr>
          <w:rFonts w:ascii="Helvetica" w:hAnsi="Helvetica"/>
          <w:spacing w:val="-1"/>
          <w:sz w:val="19"/>
        </w:rPr>
        <w:t>Mom</w:t>
      </w:r>
      <w:r w:rsidRPr="00E2142D">
        <w:rPr>
          <w:rFonts w:ascii="Helvetica" w:hAnsi="Helvetica"/>
          <w:spacing w:val="-1"/>
          <w:sz w:val="19"/>
        </w:rPr>
        <w:t xml:space="preserve"> </w:t>
      </w:r>
      <w:r w:rsidRPr="00E2142D">
        <w:rPr>
          <w:rFonts w:ascii="Helvetica" w:hAnsi="Helvetica"/>
          <w:spacing w:val="-1"/>
          <w:sz w:val="19"/>
        </w:rPr>
        <w:tab/>
        <w:t>Ben, why are you being nice to me? Do you want something?</w:t>
      </w:r>
    </w:p>
    <w:p w14:paraId="68A04A18" w14:textId="77777777" w:rsidR="006C0BE6" w:rsidRPr="00E2142D" w:rsidRDefault="006C0BE6" w:rsidP="00443A2E">
      <w:pPr>
        <w:pStyle w:val="09-Wordlist"/>
        <w:tabs>
          <w:tab w:val="left" w:pos="1304"/>
        </w:tabs>
        <w:spacing w:before="20"/>
        <w:ind w:right="-142"/>
        <w:rPr>
          <w:rFonts w:ascii="Helvetica" w:hAnsi="Helvetica"/>
          <w:spacing w:val="-1"/>
          <w:sz w:val="19"/>
        </w:rPr>
      </w:pPr>
      <w:r w:rsidRPr="00E2142D">
        <w:rPr>
          <w:rFonts w:ascii="Helvetica" w:hAnsi="Helvetica"/>
          <w:spacing w:val="-1"/>
          <w:sz w:val="19"/>
        </w:rPr>
        <w:t xml:space="preserve">Ben   </w:t>
      </w:r>
      <w:r w:rsidRPr="00E2142D">
        <w:rPr>
          <w:rFonts w:ascii="Helvetica" w:hAnsi="Helvetica"/>
          <w:spacing w:val="-1"/>
          <w:sz w:val="19"/>
        </w:rPr>
        <w:tab/>
        <w:t>Do I want something? Why do you say that?</w:t>
      </w:r>
    </w:p>
    <w:p w14:paraId="68475874" w14:textId="77777777" w:rsidR="006C0BE6" w:rsidRPr="00E2142D" w:rsidRDefault="006C0BE6" w:rsidP="00443A2E">
      <w:pPr>
        <w:pStyle w:val="09-Wordlist"/>
        <w:tabs>
          <w:tab w:val="left" w:pos="1304"/>
        </w:tabs>
        <w:spacing w:before="20"/>
        <w:ind w:right="-142"/>
        <w:rPr>
          <w:rFonts w:ascii="Helvetica" w:hAnsi="Helvetica"/>
          <w:spacing w:val="-1"/>
          <w:sz w:val="19"/>
        </w:rPr>
      </w:pPr>
      <w:r>
        <w:rPr>
          <w:rFonts w:ascii="Helvetica" w:hAnsi="Helvetica"/>
          <w:spacing w:val="-1"/>
          <w:sz w:val="19"/>
        </w:rPr>
        <w:t>Mom</w:t>
      </w:r>
      <w:r w:rsidRPr="00E2142D">
        <w:rPr>
          <w:rFonts w:ascii="Helvetica" w:hAnsi="Helvetica"/>
          <w:spacing w:val="-1"/>
          <w:sz w:val="19"/>
        </w:rPr>
        <w:t xml:space="preserve"> </w:t>
      </w:r>
      <w:r w:rsidRPr="00E2142D">
        <w:rPr>
          <w:rFonts w:ascii="Helvetica" w:hAnsi="Helvetica"/>
          <w:spacing w:val="-1"/>
          <w:sz w:val="19"/>
        </w:rPr>
        <w:tab/>
        <w:t xml:space="preserve">Because you’re not usually </w:t>
      </w:r>
      <w:r>
        <w:rPr>
          <w:rFonts w:ascii="Helvetica" w:hAnsi="Helvetica"/>
          <w:spacing w:val="-1"/>
          <w:sz w:val="19"/>
        </w:rPr>
        <w:t>this</w:t>
      </w:r>
      <w:r w:rsidRPr="00E2142D">
        <w:rPr>
          <w:rFonts w:ascii="Helvetica" w:hAnsi="Helvetica"/>
          <w:spacing w:val="-1"/>
          <w:sz w:val="19"/>
        </w:rPr>
        <w:t xml:space="preserve"> nice.</w:t>
      </w:r>
    </w:p>
    <w:p w14:paraId="14193CE6" w14:textId="77777777" w:rsidR="006C0BE6" w:rsidRPr="00E2142D" w:rsidRDefault="006C0BE6" w:rsidP="00443A2E">
      <w:pPr>
        <w:pStyle w:val="09-Wordlist"/>
        <w:tabs>
          <w:tab w:val="left" w:pos="1304"/>
        </w:tabs>
        <w:spacing w:before="20"/>
        <w:ind w:right="-142"/>
        <w:rPr>
          <w:rFonts w:ascii="Helvetica" w:hAnsi="Helvetica"/>
          <w:spacing w:val="-1"/>
          <w:sz w:val="19"/>
        </w:rPr>
      </w:pPr>
      <w:r w:rsidRPr="00E2142D">
        <w:rPr>
          <w:rFonts w:ascii="Helvetica" w:hAnsi="Helvetica"/>
          <w:spacing w:val="-1"/>
          <w:sz w:val="19"/>
        </w:rPr>
        <w:t xml:space="preserve">Ben </w:t>
      </w:r>
      <w:r w:rsidRPr="00E2142D">
        <w:rPr>
          <w:rFonts w:ascii="Helvetica" w:hAnsi="Helvetica"/>
          <w:spacing w:val="-1"/>
          <w:sz w:val="19"/>
        </w:rPr>
        <w:tab/>
        <w:t>Actually, well, there is something … Can I go out on Saturday?</w:t>
      </w:r>
    </w:p>
    <w:p w14:paraId="27420678" w14:textId="77777777" w:rsidR="006C0BE6" w:rsidRPr="00E2142D" w:rsidRDefault="006C0BE6" w:rsidP="00443A2E">
      <w:pPr>
        <w:pStyle w:val="09-Wordlist"/>
        <w:tabs>
          <w:tab w:val="left" w:pos="1304"/>
        </w:tabs>
        <w:spacing w:before="20"/>
        <w:ind w:right="-142"/>
        <w:rPr>
          <w:rFonts w:ascii="Helvetica" w:hAnsi="Helvetica"/>
          <w:spacing w:val="-1"/>
          <w:sz w:val="19"/>
        </w:rPr>
      </w:pPr>
      <w:r>
        <w:rPr>
          <w:rFonts w:ascii="Helvetica" w:hAnsi="Helvetica"/>
          <w:spacing w:val="-1"/>
          <w:sz w:val="19"/>
        </w:rPr>
        <w:t>Mom</w:t>
      </w:r>
      <w:r w:rsidRPr="00E2142D">
        <w:rPr>
          <w:rFonts w:ascii="Helvetica" w:hAnsi="Helvetica"/>
          <w:spacing w:val="-1"/>
          <w:sz w:val="19"/>
        </w:rPr>
        <w:t xml:space="preserve"> </w:t>
      </w:r>
      <w:r w:rsidRPr="00E2142D">
        <w:rPr>
          <w:rFonts w:ascii="Helvetica" w:hAnsi="Helvetica"/>
          <w:spacing w:val="-1"/>
          <w:sz w:val="19"/>
        </w:rPr>
        <w:tab/>
      </w:r>
      <w:r>
        <w:rPr>
          <w:rFonts w:ascii="Helvetica" w:hAnsi="Helvetica"/>
          <w:spacing w:val="-1"/>
          <w:sz w:val="19"/>
        </w:rPr>
        <w:t>Where to</w:t>
      </w:r>
      <w:r w:rsidRPr="00E2142D">
        <w:rPr>
          <w:rFonts w:ascii="Helvetica" w:hAnsi="Helvetica"/>
          <w:spacing w:val="-1"/>
          <w:sz w:val="19"/>
        </w:rPr>
        <w:t>?</w:t>
      </w:r>
    </w:p>
    <w:p w14:paraId="2AFEE4F0" w14:textId="77777777" w:rsidR="006C0BE6" w:rsidRPr="00E2142D" w:rsidRDefault="006C0BE6" w:rsidP="00443A2E">
      <w:pPr>
        <w:pStyle w:val="09-Wordlist"/>
        <w:tabs>
          <w:tab w:val="left" w:pos="1304"/>
        </w:tabs>
        <w:spacing w:before="20"/>
        <w:ind w:right="-142"/>
        <w:rPr>
          <w:rFonts w:ascii="Helvetica" w:hAnsi="Helvetica"/>
          <w:spacing w:val="-1"/>
          <w:sz w:val="19"/>
        </w:rPr>
      </w:pPr>
      <w:r w:rsidRPr="00E2142D">
        <w:rPr>
          <w:rFonts w:ascii="Helvetica" w:hAnsi="Helvetica"/>
          <w:spacing w:val="-1"/>
          <w:sz w:val="19"/>
        </w:rPr>
        <w:t xml:space="preserve">Ben </w:t>
      </w:r>
      <w:r w:rsidRPr="00E2142D">
        <w:rPr>
          <w:rFonts w:ascii="Helvetica" w:hAnsi="Helvetica"/>
          <w:spacing w:val="-1"/>
          <w:sz w:val="19"/>
        </w:rPr>
        <w:tab/>
      </w:r>
      <w:r>
        <w:rPr>
          <w:rFonts w:ascii="Helvetica" w:hAnsi="Helvetica"/>
          <w:spacing w:val="-1"/>
          <w:sz w:val="19"/>
        </w:rPr>
        <w:t>Just to a small</w:t>
      </w:r>
      <w:r w:rsidRPr="00E2142D">
        <w:rPr>
          <w:rFonts w:ascii="Helvetica" w:hAnsi="Helvetica"/>
          <w:spacing w:val="-1"/>
          <w:sz w:val="19"/>
        </w:rPr>
        <w:t xml:space="preserve"> party.</w:t>
      </w:r>
    </w:p>
    <w:p w14:paraId="0FA19FA3" w14:textId="77777777" w:rsidR="006C0BE6" w:rsidRPr="00E2142D" w:rsidRDefault="006C0BE6" w:rsidP="00443A2E">
      <w:pPr>
        <w:pStyle w:val="09-Wordlist"/>
        <w:tabs>
          <w:tab w:val="left" w:pos="1304"/>
        </w:tabs>
        <w:spacing w:before="20"/>
        <w:ind w:right="-142"/>
        <w:rPr>
          <w:rFonts w:ascii="Helvetica" w:hAnsi="Helvetica"/>
          <w:spacing w:val="-1"/>
          <w:sz w:val="19"/>
        </w:rPr>
      </w:pPr>
      <w:r>
        <w:rPr>
          <w:rFonts w:ascii="Helvetica" w:hAnsi="Helvetica"/>
          <w:spacing w:val="-1"/>
          <w:sz w:val="19"/>
        </w:rPr>
        <w:t>Mom</w:t>
      </w:r>
      <w:r w:rsidRPr="00E2142D">
        <w:rPr>
          <w:rFonts w:ascii="Helvetica" w:hAnsi="Helvetica"/>
          <w:spacing w:val="-1"/>
          <w:sz w:val="19"/>
        </w:rPr>
        <w:t xml:space="preserve"> </w:t>
      </w:r>
      <w:r w:rsidRPr="00E2142D">
        <w:rPr>
          <w:rFonts w:ascii="Helvetica" w:hAnsi="Helvetica"/>
          <w:spacing w:val="-1"/>
          <w:sz w:val="19"/>
        </w:rPr>
        <w:tab/>
        <w:t xml:space="preserve">Oh yes, it’s Patrick’s birthday, isn’t it? I know all about that. It’s at </w:t>
      </w:r>
      <w:r>
        <w:rPr>
          <w:rFonts w:ascii="Helvetica" w:hAnsi="Helvetica"/>
          <w:spacing w:val="-1"/>
          <w:sz w:val="19"/>
        </w:rPr>
        <w:t>seven</w:t>
      </w:r>
      <w:r w:rsidRPr="00E2142D">
        <w:rPr>
          <w:rFonts w:ascii="Helvetica" w:hAnsi="Helvetica"/>
          <w:spacing w:val="-1"/>
          <w:sz w:val="19"/>
        </w:rPr>
        <w:t xml:space="preserve"> o’clock on Saturday. About 30 people are going to be there. A small party!</w:t>
      </w:r>
    </w:p>
    <w:p w14:paraId="4675D887" w14:textId="77777777" w:rsidR="006C0BE6" w:rsidRPr="00E2142D" w:rsidRDefault="006C0BE6" w:rsidP="00443A2E">
      <w:pPr>
        <w:pStyle w:val="09-Wordlist"/>
        <w:tabs>
          <w:tab w:val="left" w:pos="1304"/>
        </w:tabs>
        <w:spacing w:before="20"/>
        <w:ind w:right="-142"/>
        <w:rPr>
          <w:rFonts w:ascii="Helvetica" w:hAnsi="Helvetica"/>
          <w:spacing w:val="-1"/>
          <w:sz w:val="19"/>
        </w:rPr>
      </w:pPr>
      <w:r w:rsidRPr="00E2142D">
        <w:rPr>
          <w:rFonts w:ascii="Helvetica" w:hAnsi="Helvetica"/>
          <w:spacing w:val="-1"/>
          <w:sz w:val="19"/>
        </w:rPr>
        <w:t xml:space="preserve">Ben </w:t>
      </w:r>
      <w:r w:rsidRPr="00E2142D">
        <w:rPr>
          <w:rFonts w:ascii="Helvetica" w:hAnsi="Helvetica"/>
          <w:spacing w:val="-1"/>
          <w:sz w:val="19"/>
        </w:rPr>
        <w:tab/>
        <w:t>You know about it?</w:t>
      </w:r>
    </w:p>
    <w:p w14:paraId="3200823E" w14:textId="77777777" w:rsidR="006C0BE6" w:rsidRPr="00E2142D" w:rsidRDefault="006C0BE6" w:rsidP="00443A2E">
      <w:pPr>
        <w:pStyle w:val="09-Wordlist"/>
        <w:tabs>
          <w:tab w:val="left" w:pos="1304"/>
        </w:tabs>
        <w:spacing w:before="20"/>
        <w:ind w:right="-142"/>
        <w:rPr>
          <w:rFonts w:ascii="Helvetica" w:hAnsi="Helvetica"/>
          <w:spacing w:val="-1"/>
          <w:sz w:val="19"/>
        </w:rPr>
      </w:pPr>
      <w:r>
        <w:rPr>
          <w:rFonts w:ascii="Helvetica" w:hAnsi="Helvetica"/>
          <w:spacing w:val="-1"/>
          <w:sz w:val="19"/>
        </w:rPr>
        <w:t>Mom</w:t>
      </w:r>
      <w:r w:rsidRPr="00E2142D">
        <w:rPr>
          <w:rFonts w:ascii="Helvetica" w:hAnsi="Helvetica"/>
          <w:spacing w:val="-1"/>
          <w:sz w:val="19"/>
        </w:rPr>
        <w:t xml:space="preserve"> </w:t>
      </w:r>
      <w:r w:rsidRPr="00E2142D">
        <w:rPr>
          <w:rFonts w:ascii="Helvetica" w:hAnsi="Helvetica"/>
          <w:spacing w:val="-1"/>
          <w:sz w:val="19"/>
        </w:rPr>
        <w:tab/>
        <w:t xml:space="preserve">Your sister </w:t>
      </w:r>
      <w:r>
        <w:rPr>
          <w:rFonts w:ascii="Helvetica" w:hAnsi="Helvetica"/>
          <w:spacing w:val="-1"/>
          <w:sz w:val="19"/>
        </w:rPr>
        <w:t>would like to go</w:t>
      </w:r>
      <w:r w:rsidRPr="00E2142D">
        <w:rPr>
          <w:rFonts w:ascii="Helvetica" w:hAnsi="Helvetica"/>
          <w:spacing w:val="-1"/>
          <w:sz w:val="19"/>
        </w:rPr>
        <w:t xml:space="preserve">, too. She </w:t>
      </w:r>
      <w:r>
        <w:rPr>
          <w:rFonts w:ascii="Helvetica" w:hAnsi="Helvetica"/>
          <w:spacing w:val="-1"/>
          <w:sz w:val="19"/>
        </w:rPr>
        <w:t>asked me in the morning</w:t>
      </w:r>
      <w:r w:rsidRPr="00E2142D">
        <w:rPr>
          <w:rFonts w:ascii="Helvetica" w:hAnsi="Helvetica"/>
          <w:spacing w:val="-1"/>
          <w:sz w:val="19"/>
        </w:rPr>
        <w:t>.</w:t>
      </w:r>
    </w:p>
    <w:p w14:paraId="58915E23" w14:textId="77777777" w:rsidR="006C0BE6" w:rsidRPr="00E2142D" w:rsidRDefault="006C0BE6" w:rsidP="00443A2E">
      <w:pPr>
        <w:pStyle w:val="09-Wordlist"/>
        <w:tabs>
          <w:tab w:val="left" w:pos="1304"/>
        </w:tabs>
        <w:spacing w:before="20"/>
        <w:ind w:right="-142"/>
        <w:rPr>
          <w:rFonts w:ascii="Helvetica" w:hAnsi="Helvetica"/>
          <w:spacing w:val="-1"/>
          <w:sz w:val="19"/>
        </w:rPr>
      </w:pPr>
      <w:r w:rsidRPr="00E2142D">
        <w:rPr>
          <w:rFonts w:ascii="Helvetica" w:hAnsi="Helvetica"/>
          <w:spacing w:val="-1"/>
          <w:sz w:val="19"/>
        </w:rPr>
        <w:t xml:space="preserve">Ben </w:t>
      </w:r>
      <w:r w:rsidRPr="00E2142D">
        <w:rPr>
          <w:rFonts w:ascii="Helvetica" w:hAnsi="Helvetica"/>
          <w:spacing w:val="-1"/>
          <w:sz w:val="19"/>
        </w:rPr>
        <w:tab/>
        <w:t>Oh.</w:t>
      </w:r>
      <w:r>
        <w:rPr>
          <w:rFonts w:ascii="Helvetica" w:hAnsi="Helvetica"/>
          <w:spacing w:val="-1"/>
          <w:sz w:val="19"/>
        </w:rPr>
        <w:t xml:space="preserve"> And …</w:t>
      </w:r>
    </w:p>
    <w:p w14:paraId="5BD547D8" w14:textId="77777777" w:rsidR="006C0BE6" w:rsidRPr="00E2142D" w:rsidRDefault="006C0BE6" w:rsidP="00443A2E">
      <w:pPr>
        <w:pStyle w:val="09-Wordlist"/>
        <w:tabs>
          <w:tab w:val="left" w:pos="1304"/>
        </w:tabs>
        <w:spacing w:before="20"/>
        <w:ind w:right="-142"/>
        <w:rPr>
          <w:rFonts w:ascii="Helvetica" w:hAnsi="Helvetica"/>
          <w:spacing w:val="-1"/>
          <w:sz w:val="19"/>
        </w:rPr>
      </w:pPr>
      <w:r>
        <w:rPr>
          <w:rFonts w:ascii="Helvetica" w:hAnsi="Helvetica"/>
          <w:spacing w:val="-1"/>
          <w:sz w:val="19"/>
        </w:rPr>
        <w:t>Mom</w:t>
      </w:r>
      <w:r w:rsidRPr="00E2142D">
        <w:rPr>
          <w:rFonts w:ascii="Helvetica" w:hAnsi="Helvetica"/>
          <w:spacing w:val="-1"/>
          <w:sz w:val="19"/>
        </w:rPr>
        <w:t xml:space="preserve"> </w:t>
      </w:r>
      <w:r w:rsidRPr="00E2142D">
        <w:rPr>
          <w:rFonts w:ascii="Helvetica" w:hAnsi="Helvetica"/>
          <w:spacing w:val="-1"/>
          <w:sz w:val="19"/>
        </w:rPr>
        <w:tab/>
      </w:r>
      <w:r>
        <w:rPr>
          <w:rFonts w:ascii="Helvetica" w:hAnsi="Helvetica"/>
          <w:spacing w:val="-1"/>
          <w:sz w:val="19"/>
        </w:rPr>
        <w:t>I</w:t>
      </w:r>
      <w:r w:rsidRPr="00E2142D">
        <w:rPr>
          <w:rFonts w:ascii="Helvetica" w:hAnsi="Helvetica"/>
          <w:spacing w:val="-1"/>
          <w:sz w:val="19"/>
        </w:rPr>
        <w:t>t’s OK. I’m going to say yes. Of course you can go. You can take your sister.</w:t>
      </w:r>
    </w:p>
    <w:p w14:paraId="20320F39" w14:textId="77777777" w:rsidR="006C0BE6" w:rsidRPr="00E2142D" w:rsidRDefault="006C0BE6" w:rsidP="00443A2E">
      <w:pPr>
        <w:pStyle w:val="09-Wordlist"/>
        <w:tabs>
          <w:tab w:val="left" w:pos="1304"/>
        </w:tabs>
        <w:spacing w:before="20"/>
        <w:ind w:right="-142"/>
        <w:rPr>
          <w:rFonts w:ascii="Helvetica" w:hAnsi="Helvetica"/>
          <w:spacing w:val="-1"/>
          <w:sz w:val="19"/>
        </w:rPr>
      </w:pPr>
      <w:r w:rsidRPr="00E2142D">
        <w:rPr>
          <w:rFonts w:ascii="Helvetica" w:hAnsi="Helvetica"/>
          <w:spacing w:val="-1"/>
          <w:sz w:val="19"/>
        </w:rPr>
        <w:t xml:space="preserve">Ben </w:t>
      </w:r>
      <w:r w:rsidRPr="00E2142D">
        <w:rPr>
          <w:rFonts w:ascii="Helvetica" w:hAnsi="Helvetica"/>
          <w:spacing w:val="-1"/>
          <w:sz w:val="19"/>
        </w:rPr>
        <w:tab/>
        <w:t xml:space="preserve">Great! Thanks, </w:t>
      </w:r>
      <w:r>
        <w:rPr>
          <w:rFonts w:ascii="Helvetica" w:hAnsi="Helvetica"/>
          <w:spacing w:val="-1"/>
          <w:sz w:val="19"/>
        </w:rPr>
        <w:t>Mom</w:t>
      </w:r>
      <w:r w:rsidRPr="00E2142D">
        <w:rPr>
          <w:rFonts w:ascii="Helvetica" w:hAnsi="Helvetica"/>
          <w:spacing w:val="-1"/>
          <w:sz w:val="19"/>
        </w:rPr>
        <w:t>!</w:t>
      </w:r>
    </w:p>
    <w:p w14:paraId="3B7ECACF" w14:textId="77777777" w:rsidR="006C0BE6" w:rsidRPr="00E2142D" w:rsidRDefault="006C0BE6" w:rsidP="00443A2E">
      <w:pPr>
        <w:pStyle w:val="09-Wordlist"/>
        <w:tabs>
          <w:tab w:val="left" w:pos="1304"/>
        </w:tabs>
        <w:spacing w:before="20"/>
        <w:ind w:right="-142"/>
        <w:rPr>
          <w:rFonts w:ascii="Helvetica" w:hAnsi="Helvetica"/>
          <w:spacing w:val="-1"/>
          <w:sz w:val="19"/>
        </w:rPr>
      </w:pPr>
      <w:r>
        <w:rPr>
          <w:rFonts w:ascii="Helvetica" w:hAnsi="Helvetica"/>
          <w:spacing w:val="-1"/>
          <w:sz w:val="19"/>
        </w:rPr>
        <w:t>Mom</w:t>
      </w:r>
      <w:r w:rsidRPr="00E2142D">
        <w:rPr>
          <w:rFonts w:ascii="Helvetica" w:hAnsi="Helvetica"/>
          <w:spacing w:val="-1"/>
          <w:sz w:val="19"/>
        </w:rPr>
        <w:t xml:space="preserve"> </w:t>
      </w:r>
      <w:r w:rsidRPr="00E2142D">
        <w:rPr>
          <w:rFonts w:ascii="Helvetica" w:hAnsi="Helvetica"/>
          <w:spacing w:val="-1"/>
          <w:sz w:val="19"/>
        </w:rPr>
        <w:tab/>
        <w:t>But there’s one thing I want to ask you.</w:t>
      </w:r>
    </w:p>
    <w:p w14:paraId="0A373D85" w14:textId="77777777" w:rsidR="006C0BE6" w:rsidRPr="00E2142D" w:rsidRDefault="006C0BE6" w:rsidP="00443A2E">
      <w:pPr>
        <w:pStyle w:val="09-Wordlist"/>
        <w:tabs>
          <w:tab w:val="left" w:pos="1304"/>
        </w:tabs>
        <w:spacing w:before="20"/>
        <w:ind w:right="-142"/>
        <w:rPr>
          <w:rFonts w:ascii="Helvetica" w:hAnsi="Helvetica"/>
          <w:spacing w:val="-1"/>
          <w:sz w:val="19"/>
        </w:rPr>
      </w:pPr>
      <w:r w:rsidRPr="00E2142D">
        <w:rPr>
          <w:rFonts w:ascii="Helvetica" w:hAnsi="Helvetica"/>
          <w:spacing w:val="-1"/>
          <w:sz w:val="19"/>
        </w:rPr>
        <w:t xml:space="preserve">Ben </w:t>
      </w:r>
      <w:r w:rsidRPr="00E2142D">
        <w:rPr>
          <w:rFonts w:ascii="Helvetica" w:hAnsi="Helvetica"/>
          <w:spacing w:val="-1"/>
          <w:sz w:val="19"/>
        </w:rPr>
        <w:tab/>
        <w:t>What?</w:t>
      </w:r>
    </w:p>
    <w:p w14:paraId="043FD463" w14:textId="77777777" w:rsidR="006C0BE6" w:rsidRPr="00E2142D" w:rsidRDefault="006C0BE6" w:rsidP="00443A2E">
      <w:pPr>
        <w:pStyle w:val="09-Wordlist"/>
        <w:tabs>
          <w:tab w:val="left" w:pos="1304"/>
        </w:tabs>
        <w:spacing w:before="20"/>
        <w:ind w:right="-142"/>
        <w:rPr>
          <w:rFonts w:ascii="Helvetica" w:hAnsi="Helvetica"/>
          <w:spacing w:val="-1"/>
          <w:sz w:val="19"/>
        </w:rPr>
      </w:pPr>
      <w:r>
        <w:rPr>
          <w:rFonts w:ascii="Helvetica" w:hAnsi="Helvetica"/>
          <w:spacing w:val="-1"/>
          <w:sz w:val="19"/>
        </w:rPr>
        <w:t>Mom</w:t>
      </w:r>
      <w:r w:rsidRPr="00E2142D">
        <w:rPr>
          <w:rFonts w:ascii="Helvetica" w:hAnsi="Helvetica"/>
          <w:spacing w:val="-1"/>
          <w:sz w:val="19"/>
        </w:rPr>
        <w:t xml:space="preserve"> </w:t>
      </w:r>
      <w:r w:rsidRPr="00E2142D">
        <w:rPr>
          <w:rFonts w:ascii="Helvetica" w:hAnsi="Helvetica"/>
          <w:spacing w:val="-1"/>
          <w:sz w:val="19"/>
        </w:rPr>
        <w:tab/>
        <w:t>Can I go out all day tomorrow? I need to visit your grandmother and grandfather.</w:t>
      </w:r>
    </w:p>
    <w:p w14:paraId="1FC38EDE" w14:textId="77777777" w:rsidR="006C0BE6" w:rsidRPr="00E2142D" w:rsidRDefault="006C0BE6" w:rsidP="00443A2E">
      <w:pPr>
        <w:pStyle w:val="09-Wordlist"/>
        <w:tabs>
          <w:tab w:val="left" w:pos="1304"/>
        </w:tabs>
        <w:spacing w:before="20"/>
        <w:ind w:right="-142"/>
        <w:rPr>
          <w:rFonts w:ascii="Helvetica" w:hAnsi="Helvetica"/>
          <w:spacing w:val="-1"/>
          <w:sz w:val="19"/>
        </w:rPr>
      </w:pPr>
      <w:r w:rsidRPr="00E2142D">
        <w:rPr>
          <w:rFonts w:ascii="Helvetica" w:hAnsi="Helvetica"/>
          <w:spacing w:val="-1"/>
          <w:sz w:val="19"/>
        </w:rPr>
        <w:t xml:space="preserve">Ben </w:t>
      </w:r>
      <w:r w:rsidRPr="00E2142D">
        <w:rPr>
          <w:rFonts w:ascii="Helvetica" w:hAnsi="Helvetica"/>
          <w:spacing w:val="-1"/>
          <w:sz w:val="19"/>
        </w:rPr>
        <w:tab/>
        <w:t>Sure, of course you can.</w:t>
      </w:r>
    </w:p>
    <w:p w14:paraId="2C4C9744" w14:textId="77777777" w:rsidR="006C0BE6" w:rsidRPr="00E2142D" w:rsidRDefault="006C0BE6" w:rsidP="00443A2E">
      <w:pPr>
        <w:pStyle w:val="09-Wordlist"/>
        <w:tabs>
          <w:tab w:val="left" w:pos="1304"/>
        </w:tabs>
        <w:spacing w:before="20"/>
        <w:ind w:right="-142"/>
        <w:rPr>
          <w:rFonts w:ascii="Helvetica" w:hAnsi="Helvetica"/>
          <w:spacing w:val="-1"/>
          <w:sz w:val="19"/>
        </w:rPr>
      </w:pPr>
      <w:r>
        <w:rPr>
          <w:rFonts w:ascii="Helvetica" w:hAnsi="Helvetica"/>
          <w:spacing w:val="-1"/>
          <w:sz w:val="19"/>
        </w:rPr>
        <w:t>Mom</w:t>
      </w:r>
      <w:r w:rsidRPr="00E2142D">
        <w:rPr>
          <w:rFonts w:ascii="Helvetica" w:hAnsi="Helvetica"/>
          <w:spacing w:val="-1"/>
          <w:sz w:val="19"/>
        </w:rPr>
        <w:t xml:space="preserve"> </w:t>
      </w:r>
      <w:r w:rsidRPr="00E2142D">
        <w:rPr>
          <w:rFonts w:ascii="Helvetica" w:hAnsi="Helvetica"/>
          <w:spacing w:val="-1"/>
          <w:sz w:val="19"/>
        </w:rPr>
        <w:tab/>
        <w:t xml:space="preserve">But I would like you to </w:t>
      </w:r>
      <w:r>
        <w:rPr>
          <w:rFonts w:ascii="Helvetica" w:hAnsi="Helvetica"/>
          <w:spacing w:val="-1"/>
          <w:sz w:val="19"/>
        </w:rPr>
        <w:t>take care of</w:t>
      </w:r>
      <w:r w:rsidRPr="00E2142D">
        <w:rPr>
          <w:rFonts w:ascii="Helvetica" w:hAnsi="Helvetica"/>
          <w:spacing w:val="-1"/>
          <w:sz w:val="19"/>
        </w:rPr>
        <w:t xml:space="preserve"> the dog.</w:t>
      </w:r>
    </w:p>
    <w:p w14:paraId="1153E386" w14:textId="77777777" w:rsidR="006C0BE6" w:rsidRPr="00E2142D" w:rsidRDefault="006C0BE6" w:rsidP="00443A2E">
      <w:pPr>
        <w:pStyle w:val="09-Wordlist"/>
        <w:tabs>
          <w:tab w:val="left" w:pos="1304"/>
        </w:tabs>
        <w:spacing w:before="20"/>
        <w:ind w:right="-142"/>
        <w:rPr>
          <w:rFonts w:ascii="Helvetica" w:hAnsi="Helvetica"/>
          <w:spacing w:val="-1"/>
          <w:sz w:val="19"/>
        </w:rPr>
      </w:pPr>
      <w:r w:rsidRPr="00E2142D">
        <w:rPr>
          <w:rFonts w:ascii="Helvetica" w:hAnsi="Helvetica"/>
          <w:spacing w:val="-1"/>
          <w:sz w:val="19"/>
        </w:rPr>
        <w:t xml:space="preserve">Ben </w:t>
      </w:r>
      <w:r w:rsidRPr="00E2142D">
        <w:rPr>
          <w:rFonts w:ascii="Helvetica" w:hAnsi="Helvetica"/>
          <w:spacing w:val="-1"/>
          <w:sz w:val="19"/>
        </w:rPr>
        <w:tab/>
        <w:t>Ye</w:t>
      </w:r>
      <w:r>
        <w:rPr>
          <w:rFonts w:ascii="Helvetica" w:hAnsi="Helvetica"/>
          <w:spacing w:val="-1"/>
          <w:sz w:val="19"/>
        </w:rPr>
        <w:t>ah</w:t>
      </w:r>
      <w:r w:rsidRPr="00E2142D">
        <w:rPr>
          <w:rFonts w:ascii="Helvetica" w:hAnsi="Helvetica"/>
          <w:spacing w:val="-1"/>
          <w:sz w:val="19"/>
        </w:rPr>
        <w:t>, OK.</w:t>
      </w:r>
    </w:p>
    <w:p w14:paraId="5A4C3AA9" w14:textId="77777777" w:rsidR="006C0BE6" w:rsidRPr="00E2142D" w:rsidRDefault="006C0BE6" w:rsidP="00443A2E">
      <w:pPr>
        <w:pStyle w:val="09-Wordlist"/>
        <w:tabs>
          <w:tab w:val="left" w:pos="1304"/>
        </w:tabs>
        <w:spacing w:before="20"/>
        <w:ind w:right="-142"/>
        <w:rPr>
          <w:rFonts w:ascii="Helvetica" w:hAnsi="Helvetica"/>
          <w:spacing w:val="-1"/>
          <w:sz w:val="19"/>
        </w:rPr>
      </w:pPr>
      <w:r>
        <w:rPr>
          <w:rFonts w:ascii="Helvetica" w:hAnsi="Helvetica"/>
          <w:spacing w:val="-1"/>
          <w:sz w:val="19"/>
        </w:rPr>
        <w:t>Mom</w:t>
      </w:r>
      <w:r w:rsidRPr="00E2142D">
        <w:rPr>
          <w:rFonts w:ascii="Helvetica" w:hAnsi="Helvetica"/>
          <w:spacing w:val="-1"/>
          <w:sz w:val="19"/>
        </w:rPr>
        <w:t xml:space="preserve"> </w:t>
      </w:r>
      <w:r w:rsidRPr="00E2142D">
        <w:rPr>
          <w:rFonts w:ascii="Helvetica" w:hAnsi="Helvetica"/>
          <w:spacing w:val="-1"/>
          <w:sz w:val="19"/>
        </w:rPr>
        <w:tab/>
        <w:t>And, I’d like you to clean the kitchen and the bathroom. They’re very dirty.</w:t>
      </w:r>
    </w:p>
    <w:p w14:paraId="39733AF7" w14:textId="77777777" w:rsidR="006C0BE6" w:rsidRPr="00E2142D" w:rsidRDefault="006C0BE6" w:rsidP="00443A2E">
      <w:pPr>
        <w:pStyle w:val="09-Wordlist"/>
        <w:tabs>
          <w:tab w:val="left" w:pos="1304"/>
        </w:tabs>
        <w:spacing w:before="20"/>
        <w:ind w:right="-142"/>
        <w:rPr>
          <w:rFonts w:ascii="Helvetica" w:hAnsi="Helvetica"/>
          <w:spacing w:val="-1"/>
          <w:sz w:val="19"/>
        </w:rPr>
      </w:pPr>
      <w:r w:rsidRPr="00E2142D">
        <w:rPr>
          <w:rFonts w:ascii="Helvetica" w:hAnsi="Helvetica"/>
          <w:spacing w:val="-1"/>
          <w:sz w:val="19"/>
        </w:rPr>
        <w:t xml:space="preserve">Ben </w:t>
      </w:r>
      <w:r w:rsidRPr="00E2142D">
        <w:rPr>
          <w:rFonts w:ascii="Helvetica" w:hAnsi="Helvetica"/>
          <w:spacing w:val="-1"/>
          <w:sz w:val="19"/>
        </w:rPr>
        <w:tab/>
        <w:t>What?</w:t>
      </w:r>
    </w:p>
    <w:p w14:paraId="14A9D9D8" w14:textId="77777777" w:rsidR="006C0BE6" w:rsidRPr="00E2142D" w:rsidRDefault="006C0BE6" w:rsidP="00443A2E">
      <w:pPr>
        <w:pStyle w:val="09-Wordlist"/>
        <w:tabs>
          <w:tab w:val="left" w:pos="1304"/>
        </w:tabs>
        <w:spacing w:before="20"/>
        <w:ind w:right="-142"/>
        <w:rPr>
          <w:rFonts w:ascii="Helvetica" w:hAnsi="Helvetica"/>
          <w:spacing w:val="-1"/>
          <w:sz w:val="19"/>
        </w:rPr>
      </w:pPr>
      <w:r>
        <w:rPr>
          <w:rFonts w:ascii="Helvetica" w:hAnsi="Helvetica"/>
          <w:spacing w:val="-1"/>
          <w:sz w:val="19"/>
        </w:rPr>
        <w:t>Mom</w:t>
      </w:r>
      <w:r w:rsidRPr="00E2142D">
        <w:rPr>
          <w:rFonts w:ascii="Helvetica" w:hAnsi="Helvetica"/>
          <w:spacing w:val="-1"/>
          <w:sz w:val="19"/>
        </w:rPr>
        <w:t xml:space="preserve"> </w:t>
      </w:r>
      <w:r w:rsidRPr="00E2142D">
        <w:rPr>
          <w:rFonts w:ascii="Helvetica" w:hAnsi="Helvetica"/>
          <w:spacing w:val="-1"/>
          <w:sz w:val="19"/>
        </w:rPr>
        <w:tab/>
        <w:t>And can your sister borrow your laptop? Hers is broken.</w:t>
      </w:r>
    </w:p>
    <w:p w14:paraId="5316EB37" w14:textId="77777777" w:rsidR="006C0BE6" w:rsidRPr="00E2142D" w:rsidRDefault="006C0BE6" w:rsidP="00443A2E">
      <w:pPr>
        <w:pStyle w:val="09-Wordlist"/>
        <w:tabs>
          <w:tab w:val="left" w:pos="1304"/>
        </w:tabs>
        <w:spacing w:before="20"/>
        <w:ind w:right="-142"/>
        <w:rPr>
          <w:rFonts w:ascii="Helvetica" w:hAnsi="Helvetica"/>
          <w:spacing w:val="-1"/>
          <w:sz w:val="19"/>
        </w:rPr>
      </w:pPr>
      <w:r w:rsidRPr="00E2142D">
        <w:rPr>
          <w:rFonts w:ascii="Helvetica" w:hAnsi="Helvetica"/>
          <w:spacing w:val="-1"/>
          <w:sz w:val="19"/>
        </w:rPr>
        <w:t xml:space="preserve">Ben </w:t>
      </w:r>
      <w:r w:rsidRPr="00E2142D">
        <w:rPr>
          <w:rFonts w:ascii="Helvetica" w:hAnsi="Helvetica"/>
          <w:spacing w:val="-1"/>
          <w:sz w:val="19"/>
        </w:rPr>
        <w:tab/>
        <w:t>My laptop? But, I …</w:t>
      </w:r>
    </w:p>
    <w:p w14:paraId="314A7C37" w14:textId="77777777" w:rsidR="006C0BE6" w:rsidRPr="00E2142D" w:rsidRDefault="006C0BE6" w:rsidP="00443A2E">
      <w:pPr>
        <w:pStyle w:val="09-Wordlist"/>
        <w:tabs>
          <w:tab w:val="left" w:pos="1304"/>
        </w:tabs>
        <w:spacing w:before="20"/>
        <w:ind w:right="-142"/>
        <w:rPr>
          <w:rFonts w:ascii="Helvetica" w:hAnsi="Helvetica"/>
          <w:spacing w:val="-1"/>
          <w:sz w:val="19"/>
        </w:rPr>
      </w:pPr>
      <w:r>
        <w:rPr>
          <w:rFonts w:ascii="Helvetica" w:hAnsi="Helvetica"/>
          <w:spacing w:val="-1"/>
          <w:sz w:val="19"/>
        </w:rPr>
        <w:t>Mom</w:t>
      </w:r>
      <w:r w:rsidRPr="00E2142D">
        <w:rPr>
          <w:rFonts w:ascii="Helvetica" w:hAnsi="Helvetica"/>
          <w:spacing w:val="-1"/>
          <w:sz w:val="19"/>
        </w:rPr>
        <w:t xml:space="preserve"> </w:t>
      </w:r>
      <w:r w:rsidRPr="00E2142D">
        <w:rPr>
          <w:rFonts w:ascii="Helvetica" w:hAnsi="Helvetica"/>
          <w:spacing w:val="-1"/>
          <w:sz w:val="19"/>
        </w:rPr>
        <w:tab/>
        <w:t>Do you want to go to that party?</w:t>
      </w:r>
    </w:p>
    <w:p w14:paraId="118C1EA7" w14:textId="77777777" w:rsidR="006C0BE6" w:rsidRPr="00E2142D" w:rsidRDefault="006C0BE6" w:rsidP="00443A2E">
      <w:pPr>
        <w:pStyle w:val="09-Wordlist"/>
        <w:tabs>
          <w:tab w:val="left" w:pos="1304"/>
        </w:tabs>
        <w:spacing w:before="20"/>
        <w:ind w:right="-142"/>
        <w:rPr>
          <w:rFonts w:ascii="Helvetica" w:hAnsi="Helvetica"/>
          <w:spacing w:val="-1"/>
          <w:sz w:val="19"/>
        </w:rPr>
      </w:pPr>
      <w:r w:rsidRPr="00E2142D">
        <w:rPr>
          <w:rFonts w:ascii="Helvetica" w:hAnsi="Helvetica"/>
          <w:spacing w:val="-1"/>
          <w:sz w:val="19"/>
        </w:rPr>
        <w:t xml:space="preserve">Ben </w:t>
      </w:r>
      <w:r w:rsidRPr="00E2142D">
        <w:rPr>
          <w:rFonts w:ascii="Helvetica" w:hAnsi="Helvetica"/>
          <w:spacing w:val="-1"/>
          <w:sz w:val="19"/>
        </w:rPr>
        <w:tab/>
        <w:t xml:space="preserve">Yes. OK, </w:t>
      </w:r>
      <w:r>
        <w:rPr>
          <w:rFonts w:ascii="Helvetica" w:hAnsi="Helvetica"/>
          <w:spacing w:val="-1"/>
          <w:sz w:val="19"/>
        </w:rPr>
        <w:t>Mom</w:t>
      </w:r>
      <w:r w:rsidRPr="00E2142D">
        <w:rPr>
          <w:rFonts w:ascii="Helvetica" w:hAnsi="Helvetica"/>
          <w:spacing w:val="-1"/>
          <w:sz w:val="19"/>
        </w:rPr>
        <w:t>.</w:t>
      </w:r>
    </w:p>
    <w:p w14:paraId="4780A9E2" w14:textId="77777777" w:rsidR="006C0BE6" w:rsidRDefault="006C0BE6" w:rsidP="006C0BE6">
      <w:pPr>
        <w:pStyle w:val="09-Wordlist"/>
        <w:tabs>
          <w:tab w:val="left" w:pos="1304"/>
        </w:tabs>
        <w:spacing w:before="20"/>
        <w:rPr>
          <w:rFonts w:ascii="Helvetica" w:hAnsi="Helvetica"/>
          <w:spacing w:val="-1"/>
          <w:sz w:val="19"/>
        </w:rPr>
      </w:pPr>
      <w:r>
        <w:rPr>
          <w:rFonts w:ascii="Helvetica" w:hAnsi="Helvetica"/>
          <w:spacing w:val="-1"/>
          <w:sz w:val="19"/>
        </w:rPr>
        <w:t>Mom</w:t>
      </w:r>
      <w:r w:rsidRPr="00E2142D">
        <w:rPr>
          <w:rFonts w:ascii="Helvetica" w:hAnsi="Helvetica"/>
          <w:spacing w:val="-1"/>
          <w:sz w:val="19"/>
        </w:rPr>
        <w:t xml:space="preserve"> </w:t>
      </w:r>
      <w:r w:rsidRPr="00E2142D">
        <w:rPr>
          <w:rFonts w:ascii="Helvetica" w:hAnsi="Helvetica"/>
          <w:spacing w:val="-1"/>
          <w:sz w:val="19"/>
        </w:rPr>
        <w:tab/>
        <w:t>Thanks, Ben! You’re a great son! And</w:t>
      </w:r>
      <w:r>
        <w:rPr>
          <w:rFonts w:ascii="Helvetica" w:hAnsi="Helvetica"/>
          <w:spacing w:val="-1"/>
          <w:sz w:val="19"/>
        </w:rPr>
        <w:t xml:space="preserve"> a great</w:t>
      </w:r>
      <w:r w:rsidRPr="00E2142D">
        <w:rPr>
          <w:rFonts w:ascii="Helvetica" w:hAnsi="Helvetica"/>
          <w:spacing w:val="-1"/>
          <w:sz w:val="19"/>
        </w:rPr>
        <w:t xml:space="preserve"> brother!</w:t>
      </w:r>
    </w:p>
    <w:p w14:paraId="2E022C4D" w14:textId="77777777" w:rsidR="006C0BE6" w:rsidRPr="00E2142D" w:rsidRDefault="006C0BE6" w:rsidP="006C0BE6">
      <w:pPr>
        <w:pStyle w:val="Header2"/>
      </w:pPr>
      <w:r w:rsidRPr="00E2142D">
        <w:lastRenderedPageBreak/>
        <w:t>Skills Test 5</w:t>
      </w:r>
    </w:p>
    <w:p w14:paraId="246A60B6" w14:textId="77777777" w:rsidR="006C0BE6" w:rsidRPr="00FB6A34" w:rsidRDefault="006C0BE6" w:rsidP="006C0BE6">
      <w:pPr>
        <w:pStyle w:val="questions"/>
        <w:rPr>
          <w:b/>
        </w:rPr>
      </w:pPr>
      <w:r w:rsidRPr="00FB6A34">
        <w:rPr>
          <w:b/>
        </w:rPr>
        <w:t>Track 05</w:t>
      </w:r>
    </w:p>
    <w:p w14:paraId="200CFEAF" w14:textId="40C839FA" w:rsidR="006C0BE6" w:rsidRPr="00E2142D" w:rsidRDefault="006C0BE6" w:rsidP="006C0BE6">
      <w:pPr>
        <w:pStyle w:val="09-Wordlist"/>
        <w:tabs>
          <w:tab w:val="left" w:pos="1304"/>
        </w:tabs>
        <w:spacing w:before="74"/>
        <w:rPr>
          <w:rFonts w:ascii="Helvetica" w:hAnsi="Helvetica"/>
          <w:spacing w:val="-5"/>
          <w:sz w:val="19"/>
        </w:rPr>
      </w:pPr>
      <w:r w:rsidRPr="00E2142D">
        <w:rPr>
          <w:rFonts w:ascii="Helvetica" w:hAnsi="Helvetica"/>
          <w:spacing w:val="-5"/>
          <w:sz w:val="19"/>
        </w:rPr>
        <w:t>Anna</w:t>
      </w:r>
      <w:r w:rsidRPr="00E2142D">
        <w:rPr>
          <w:rFonts w:ascii="Helvetica" w:hAnsi="Helvetica"/>
          <w:spacing w:val="-5"/>
          <w:sz w:val="19"/>
        </w:rPr>
        <w:tab/>
        <w:t xml:space="preserve">On my last </w:t>
      </w:r>
      <w:r>
        <w:rPr>
          <w:rFonts w:ascii="Helvetica" w:hAnsi="Helvetica"/>
          <w:spacing w:val="-5"/>
          <w:sz w:val="19"/>
        </w:rPr>
        <w:t>vacation</w:t>
      </w:r>
      <w:r w:rsidRPr="00E2142D">
        <w:rPr>
          <w:rFonts w:ascii="Helvetica" w:hAnsi="Helvetica"/>
          <w:spacing w:val="-5"/>
          <w:sz w:val="19"/>
        </w:rPr>
        <w:t xml:space="preserve">, I didn’t stay with my </w:t>
      </w:r>
      <w:r>
        <w:rPr>
          <w:rFonts w:ascii="Helvetica" w:hAnsi="Helvetica"/>
          <w:spacing w:val="-5"/>
          <w:sz w:val="19"/>
        </w:rPr>
        <w:t>mom</w:t>
      </w:r>
      <w:r w:rsidRPr="00E2142D">
        <w:rPr>
          <w:rFonts w:ascii="Helvetica" w:hAnsi="Helvetica"/>
          <w:spacing w:val="-5"/>
          <w:sz w:val="19"/>
        </w:rPr>
        <w:t xml:space="preserve"> and dad every day. I was with my grandmother for five days. She</w:t>
      </w:r>
      <w:r>
        <w:rPr>
          <w:rFonts w:ascii="Helvetica" w:hAnsi="Helvetica"/>
          <w:spacing w:val="-5"/>
          <w:sz w:val="19"/>
        </w:rPr>
        <w:t xml:space="preserve"> has</w:t>
      </w:r>
      <w:r w:rsidRPr="00E2142D">
        <w:rPr>
          <w:rFonts w:ascii="Helvetica" w:hAnsi="Helvetica"/>
          <w:spacing w:val="-5"/>
          <w:sz w:val="19"/>
        </w:rPr>
        <w:t xml:space="preserve"> a small </w:t>
      </w:r>
      <w:r>
        <w:rPr>
          <w:rFonts w:ascii="Helvetica" w:hAnsi="Helvetica"/>
          <w:spacing w:val="-5"/>
          <w:sz w:val="19"/>
        </w:rPr>
        <w:t>apartment</w:t>
      </w:r>
      <w:r w:rsidRPr="00E2142D">
        <w:rPr>
          <w:rFonts w:ascii="Helvetica" w:hAnsi="Helvetica"/>
          <w:spacing w:val="-5"/>
          <w:sz w:val="19"/>
        </w:rPr>
        <w:t xml:space="preserve"> in the middle of a big city. At first, I didn’t want to go there, because a small </w:t>
      </w:r>
      <w:r>
        <w:rPr>
          <w:rFonts w:ascii="Helvetica" w:hAnsi="Helvetica"/>
          <w:spacing w:val="-5"/>
          <w:sz w:val="19"/>
        </w:rPr>
        <w:t>apartment</w:t>
      </w:r>
      <w:r w:rsidRPr="00E2142D">
        <w:rPr>
          <w:rFonts w:ascii="Helvetica" w:hAnsi="Helvetica"/>
          <w:spacing w:val="-5"/>
          <w:sz w:val="19"/>
        </w:rPr>
        <w:t xml:space="preserve"> isn’t really a nice place for a </w:t>
      </w:r>
      <w:r>
        <w:rPr>
          <w:rFonts w:ascii="Helvetica" w:hAnsi="Helvetica"/>
          <w:spacing w:val="-5"/>
          <w:sz w:val="19"/>
        </w:rPr>
        <w:t>vacation</w:t>
      </w:r>
      <w:r w:rsidRPr="00E2142D">
        <w:rPr>
          <w:rFonts w:ascii="Helvetica" w:hAnsi="Helvetica"/>
          <w:spacing w:val="-5"/>
          <w:sz w:val="19"/>
        </w:rPr>
        <w:t xml:space="preserve">! It only has four rooms, and there wasn’t enough space to play in or run around. And my grandmother has really old furniture, like weird, old </w:t>
      </w:r>
      <w:r>
        <w:rPr>
          <w:rFonts w:ascii="Helvetica" w:hAnsi="Helvetica"/>
          <w:spacing w:val="-5"/>
          <w:sz w:val="19"/>
        </w:rPr>
        <w:t>dressers</w:t>
      </w:r>
      <w:r w:rsidRPr="00E2142D">
        <w:rPr>
          <w:rFonts w:ascii="Helvetica" w:hAnsi="Helvetica"/>
          <w:spacing w:val="-5"/>
          <w:sz w:val="19"/>
        </w:rPr>
        <w:t xml:space="preserve"> and carpets. It was like living 100 years ago! But my grandmother also has </w:t>
      </w:r>
      <w:r>
        <w:rPr>
          <w:rFonts w:ascii="Helvetica" w:hAnsi="Helvetica"/>
          <w:spacing w:val="-5"/>
          <w:sz w:val="19"/>
        </w:rPr>
        <w:t>lots</w:t>
      </w:r>
      <w:r w:rsidRPr="00E2142D">
        <w:rPr>
          <w:rFonts w:ascii="Helvetica" w:hAnsi="Helvetica"/>
          <w:spacing w:val="-5"/>
          <w:sz w:val="19"/>
        </w:rPr>
        <w:t xml:space="preserve"> of books. She</w:t>
      </w:r>
      <w:r>
        <w:rPr>
          <w:rFonts w:ascii="Helvetica" w:hAnsi="Helvetica"/>
          <w:spacing w:val="-5"/>
          <w:sz w:val="19"/>
        </w:rPr>
        <w:t xml:space="preserve"> has</w:t>
      </w:r>
      <w:r w:rsidRPr="00E2142D">
        <w:rPr>
          <w:rFonts w:ascii="Helvetica" w:hAnsi="Helvetica"/>
          <w:spacing w:val="-5"/>
          <w:sz w:val="19"/>
        </w:rPr>
        <w:t xml:space="preserve"> shelves full of them. I loved sitting in her big chair, next to an old lamp, reading. I checked all the books and finished three of them! I didn’t use the internet or watch TV at all! At the end of the </w:t>
      </w:r>
      <w:r>
        <w:rPr>
          <w:rFonts w:ascii="Helvetica" w:hAnsi="Helvetica"/>
          <w:spacing w:val="-5"/>
          <w:sz w:val="19"/>
        </w:rPr>
        <w:t>vacation</w:t>
      </w:r>
      <w:r w:rsidRPr="00E2142D">
        <w:rPr>
          <w:rFonts w:ascii="Helvetica" w:hAnsi="Helvetica"/>
          <w:spacing w:val="-5"/>
          <w:sz w:val="19"/>
        </w:rPr>
        <w:t xml:space="preserve">, my grandmother said I could borrow any books I wanted, so I took five </w:t>
      </w:r>
      <w:r>
        <w:rPr>
          <w:rFonts w:ascii="Helvetica" w:hAnsi="Helvetica"/>
          <w:spacing w:val="-5"/>
          <w:sz w:val="19"/>
        </w:rPr>
        <w:t>home</w:t>
      </w:r>
      <w:r w:rsidRPr="00E2142D">
        <w:rPr>
          <w:rFonts w:ascii="Helvetica" w:hAnsi="Helvetica"/>
          <w:spacing w:val="-5"/>
          <w:sz w:val="19"/>
        </w:rPr>
        <w:t xml:space="preserve"> with me! I want to go back for my next </w:t>
      </w:r>
      <w:r>
        <w:rPr>
          <w:rFonts w:ascii="Helvetica" w:hAnsi="Helvetica"/>
          <w:spacing w:val="-5"/>
          <w:sz w:val="19"/>
        </w:rPr>
        <w:t>vacation</w:t>
      </w:r>
      <w:r w:rsidRPr="00E2142D">
        <w:rPr>
          <w:rFonts w:ascii="Helvetica" w:hAnsi="Helvetica"/>
          <w:spacing w:val="-5"/>
          <w:sz w:val="19"/>
        </w:rPr>
        <w:t xml:space="preserve"> and read more.</w:t>
      </w:r>
    </w:p>
    <w:p w14:paraId="2D934DE0" w14:textId="77777777" w:rsidR="006C0BE6" w:rsidRPr="00E2142D" w:rsidRDefault="006C0BE6" w:rsidP="006C0BE6">
      <w:pPr>
        <w:pStyle w:val="09-Wordlist"/>
        <w:tabs>
          <w:tab w:val="left" w:pos="1304"/>
        </w:tabs>
        <w:spacing w:before="74"/>
        <w:rPr>
          <w:rFonts w:ascii="Helvetica" w:hAnsi="Helvetica"/>
          <w:sz w:val="19"/>
        </w:rPr>
      </w:pPr>
      <w:r w:rsidRPr="00E2142D">
        <w:rPr>
          <w:rFonts w:ascii="Helvetica" w:hAnsi="Helvetica"/>
          <w:spacing w:val="-5"/>
          <w:sz w:val="19"/>
        </w:rPr>
        <w:t>Liam</w:t>
      </w:r>
      <w:r w:rsidRPr="00E2142D">
        <w:rPr>
          <w:rFonts w:ascii="Helvetica" w:hAnsi="Helvetica"/>
          <w:spacing w:val="-5"/>
          <w:sz w:val="19"/>
        </w:rPr>
        <w:tab/>
        <w:t xml:space="preserve">I was on </w:t>
      </w:r>
      <w:r>
        <w:rPr>
          <w:rFonts w:ascii="Helvetica" w:hAnsi="Helvetica"/>
          <w:spacing w:val="-5"/>
          <w:sz w:val="19"/>
        </w:rPr>
        <w:t>vacation</w:t>
      </w:r>
      <w:r w:rsidRPr="00E2142D">
        <w:rPr>
          <w:rFonts w:ascii="Helvetica" w:hAnsi="Helvetica"/>
          <w:spacing w:val="-5"/>
          <w:sz w:val="19"/>
        </w:rPr>
        <w:t xml:space="preserve"> three months ago with my family. We stayed for two weeks in a really big, beautiful, old house in Scotland. It wasn’t near any towns. It was near the </w:t>
      </w:r>
      <w:r>
        <w:rPr>
          <w:rFonts w:ascii="Helvetica" w:hAnsi="Helvetica"/>
          <w:spacing w:val="-5"/>
          <w:sz w:val="19"/>
        </w:rPr>
        <w:t>ocean</w:t>
      </w:r>
      <w:r w:rsidRPr="00E2142D">
        <w:rPr>
          <w:rFonts w:ascii="Helvetica" w:hAnsi="Helvetica"/>
          <w:spacing w:val="-5"/>
          <w:sz w:val="19"/>
        </w:rPr>
        <w:t>. I was really excited about it. I wanted to go walking, and play out</w:t>
      </w:r>
      <w:r>
        <w:rPr>
          <w:rFonts w:ascii="Helvetica" w:hAnsi="Helvetica"/>
          <w:spacing w:val="-5"/>
          <w:sz w:val="19"/>
        </w:rPr>
        <w:t>side</w:t>
      </w:r>
      <w:r w:rsidRPr="00E2142D">
        <w:rPr>
          <w:rFonts w:ascii="Helvetica" w:hAnsi="Helvetica"/>
          <w:spacing w:val="-5"/>
          <w:sz w:val="19"/>
        </w:rPr>
        <w:t xml:space="preserve"> every day. Well, when we got there, the house was really beautiful. And the </w:t>
      </w:r>
      <w:r>
        <w:rPr>
          <w:rFonts w:ascii="Helvetica" w:hAnsi="Helvetica"/>
          <w:spacing w:val="-5"/>
          <w:sz w:val="19"/>
        </w:rPr>
        <w:t>garden</w:t>
      </w:r>
      <w:r w:rsidRPr="00E2142D">
        <w:rPr>
          <w:rFonts w:ascii="Helvetica" w:hAnsi="Helvetica"/>
          <w:spacing w:val="-5"/>
          <w:sz w:val="19"/>
        </w:rPr>
        <w:t xml:space="preserve"> was amazing. I wanted to stay there for weeks! </w:t>
      </w:r>
      <w:r>
        <w:rPr>
          <w:rFonts w:ascii="Helvetica" w:hAnsi="Helvetica"/>
          <w:spacing w:val="-5"/>
          <w:sz w:val="19"/>
        </w:rPr>
        <w:t>T</w:t>
      </w:r>
      <w:r w:rsidRPr="00E2142D">
        <w:rPr>
          <w:rFonts w:ascii="Helvetica" w:hAnsi="Helvetica"/>
          <w:spacing w:val="-5"/>
          <w:sz w:val="19"/>
        </w:rPr>
        <w:t>he next day, the weather was warm, but it started raining. I didn’t go out because it isn’t easy to walk or do anything when it’s rainy. It was</w:t>
      </w:r>
      <w:r>
        <w:rPr>
          <w:rFonts w:ascii="Helvetica" w:hAnsi="Helvetica"/>
          <w:spacing w:val="-5"/>
          <w:sz w:val="19"/>
        </w:rPr>
        <w:t xml:space="preserve"> im</w:t>
      </w:r>
      <w:r w:rsidRPr="00E2142D">
        <w:rPr>
          <w:rFonts w:ascii="Helvetica" w:hAnsi="Helvetica"/>
          <w:spacing w:val="-5"/>
          <w:sz w:val="19"/>
        </w:rPr>
        <w:t>possible to see anything, because it was really gr</w:t>
      </w:r>
      <w:r>
        <w:rPr>
          <w:rFonts w:ascii="Helvetica" w:hAnsi="Helvetica"/>
          <w:spacing w:val="-5"/>
          <w:sz w:val="19"/>
        </w:rPr>
        <w:t>a</w:t>
      </w:r>
      <w:r w:rsidRPr="00E2142D">
        <w:rPr>
          <w:rFonts w:ascii="Helvetica" w:hAnsi="Helvetica"/>
          <w:spacing w:val="-5"/>
          <w:sz w:val="19"/>
        </w:rPr>
        <w:t xml:space="preserve">y. I tried to find something to do in the house, but there weren’t any books. There were three TVs, but none of them worked! I was so annoyed. It rained every day of our </w:t>
      </w:r>
      <w:r>
        <w:rPr>
          <w:rFonts w:ascii="Helvetica" w:hAnsi="Helvetica"/>
          <w:spacing w:val="-5"/>
          <w:sz w:val="19"/>
        </w:rPr>
        <w:t>vacation</w:t>
      </w:r>
      <w:r w:rsidRPr="00E2142D">
        <w:rPr>
          <w:rFonts w:ascii="Helvetica" w:hAnsi="Helvetica"/>
          <w:spacing w:val="-5"/>
          <w:sz w:val="19"/>
        </w:rPr>
        <w:t xml:space="preserve">. We stayed in the house every day, doing nothing. It was the most boring, terrible </w:t>
      </w:r>
      <w:r>
        <w:rPr>
          <w:rFonts w:ascii="Helvetica" w:hAnsi="Helvetica"/>
          <w:spacing w:val="-5"/>
          <w:sz w:val="19"/>
        </w:rPr>
        <w:t>vacation</w:t>
      </w:r>
      <w:r w:rsidRPr="00E2142D">
        <w:rPr>
          <w:rFonts w:ascii="Helvetica" w:hAnsi="Helvetica"/>
          <w:spacing w:val="-5"/>
          <w:sz w:val="19"/>
        </w:rPr>
        <w:t xml:space="preserve"> of my life!</w:t>
      </w:r>
    </w:p>
    <w:p w14:paraId="071F5D1A" w14:textId="77777777" w:rsidR="006C0BE6" w:rsidRPr="00E2142D" w:rsidRDefault="006C0BE6" w:rsidP="006C0BE6">
      <w:pPr>
        <w:pStyle w:val="Header2"/>
      </w:pPr>
      <w:r>
        <w:br w:type="column"/>
      </w:r>
      <w:r w:rsidRPr="00E2142D">
        <w:t>Skills Test 6</w:t>
      </w:r>
    </w:p>
    <w:p w14:paraId="59434FF0" w14:textId="77777777" w:rsidR="006C0BE6" w:rsidRPr="00FB6A34" w:rsidRDefault="006C0BE6" w:rsidP="006C0BE6">
      <w:pPr>
        <w:pStyle w:val="03-Rubricafterhead"/>
        <w:tabs>
          <w:tab w:val="left" w:pos="1020"/>
        </w:tabs>
        <w:spacing w:before="0"/>
        <w:ind w:left="1020" w:hanging="1020"/>
        <w:rPr>
          <w:rFonts w:ascii="Helvetica" w:hAnsi="Helvetica"/>
          <w:b/>
          <w:sz w:val="20"/>
        </w:rPr>
      </w:pPr>
      <w:r w:rsidRPr="00FB6A34">
        <w:rPr>
          <w:rFonts w:ascii="Helvetica" w:hAnsi="Helvetica"/>
          <w:b/>
          <w:sz w:val="20"/>
        </w:rPr>
        <w:t>Track 06</w:t>
      </w:r>
    </w:p>
    <w:p w14:paraId="065E8B73" w14:textId="5C651385" w:rsidR="006C0BE6" w:rsidRPr="00E2142D" w:rsidRDefault="006C0BE6" w:rsidP="006C0BE6">
      <w:pPr>
        <w:pStyle w:val="09-Wordlist"/>
        <w:tabs>
          <w:tab w:val="left" w:pos="1304"/>
        </w:tabs>
        <w:rPr>
          <w:rFonts w:ascii="Helvetica" w:hAnsi="Helvetica"/>
          <w:sz w:val="19"/>
        </w:rPr>
      </w:pPr>
      <w:r w:rsidRPr="00E2142D">
        <w:rPr>
          <w:rFonts w:ascii="Helvetica" w:hAnsi="Helvetica"/>
          <w:sz w:val="19"/>
        </w:rPr>
        <w:t xml:space="preserve">Girl </w:t>
      </w:r>
      <w:r w:rsidRPr="00E2142D">
        <w:rPr>
          <w:rFonts w:ascii="Helvetica" w:hAnsi="Helvetica"/>
          <w:sz w:val="19"/>
        </w:rPr>
        <w:tab/>
        <w:t>I read a really cool story last night, online. It was about two people and how they met.</w:t>
      </w:r>
    </w:p>
    <w:p w14:paraId="74186569" w14:textId="77777777" w:rsidR="006C0BE6" w:rsidRPr="00E2142D" w:rsidRDefault="006C0BE6" w:rsidP="006C0BE6">
      <w:pPr>
        <w:pStyle w:val="09-Wordlist"/>
        <w:tabs>
          <w:tab w:val="left" w:pos="1304"/>
        </w:tabs>
        <w:rPr>
          <w:rFonts w:ascii="Helvetica" w:hAnsi="Helvetica"/>
          <w:sz w:val="19"/>
        </w:rPr>
      </w:pPr>
      <w:r w:rsidRPr="00E2142D">
        <w:rPr>
          <w:rFonts w:ascii="Helvetica" w:hAnsi="Helvetica"/>
          <w:sz w:val="19"/>
        </w:rPr>
        <w:t xml:space="preserve">Boy </w:t>
      </w:r>
      <w:r w:rsidRPr="00E2142D">
        <w:rPr>
          <w:rFonts w:ascii="Helvetica" w:hAnsi="Helvetica"/>
          <w:sz w:val="19"/>
        </w:rPr>
        <w:tab/>
      </w:r>
      <w:r>
        <w:rPr>
          <w:rFonts w:ascii="Helvetica" w:hAnsi="Helvetica"/>
          <w:sz w:val="19"/>
        </w:rPr>
        <w:t>How did they meet</w:t>
      </w:r>
      <w:r w:rsidRPr="00E2142D">
        <w:rPr>
          <w:rFonts w:ascii="Helvetica" w:hAnsi="Helvetica"/>
          <w:sz w:val="19"/>
        </w:rPr>
        <w:t>?</w:t>
      </w:r>
    </w:p>
    <w:p w14:paraId="66F7548B" w14:textId="2CAABE25" w:rsidR="006C0BE6" w:rsidRPr="00E2142D" w:rsidRDefault="006C0BE6" w:rsidP="006C0BE6">
      <w:pPr>
        <w:pStyle w:val="09-Wordlist"/>
        <w:tabs>
          <w:tab w:val="left" w:pos="1304"/>
        </w:tabs>
        <w:rPr>
          <w:rFonts w:ascii="Helvetica" w:hAnsi="Helvetica"/>
          <w:sz w:val="19"/>
        </w:rPr>
      </w:pPr>
      <w:r w:rsidRPr="00E2142D">
        <w:rPr>
          <w:rFonts w:ascii="Helvetica" w:hAnsi="Helvetica"/>
          <w:sz w:val="19"/>
        </w:rPr>
        <w:t xml:space="preserve">Girl </w:t>
      </w:r>
      <w:r w:rsidRPr="00E2142D">
        <w:rPr>
          <w:rFonts w:ascii="Helvetica" w:hAnsi="Helvetica"/>
          <w:sz w:val="19"/>
        </w:rPr>
        <w:tab/>
        <w:t xml:space="preserve">So, there was a man called John. He was homeless. He didn’t have anywhere to live. He had a lot of bad experiences </w:t>
      </w:r>
      <w:r>
        <w:rPr>
          <w:rFonts w:ascii="Helvetica" w:hAnsi="Helvetica"/>
          <w:sz w:val="19"/>
        </w:rPr>
        <w:t xml:space="preserve">and bad luck, </w:t>
      </w:r>
      <w:r w:rsidRPr="00E2142D">
        <w:rPr>
          <w:rFonts w:ascii="Helvetica" w:hAnsi="Helvetica"/>
          <w:sz w:val="19"/>
        </w:rPr>
        <w:t xml:space="preserve">so he lost his home. </w:t>
      </w:r>
      <w:r>
        <w:rPr>
          <w:rFonts w:ascii="Helvetica" w:hAnsi="Helvetica"/>
          <w:sz w:val="19"/>
        </w:rPr>
        <w:t>Then</w:t>
      </w:r>
      <w:r w:rsidRPr="00E2142D">
        <w:rPr>
          <w:rFonts w:ascii="Helvetica" w:hAnsi="Helvetica"/>
          <w:sz w:val="19"/>
        </w:rPr>
        <w:t xml:space="preserve"> he started living on the streets. He sold a magazine for homeless people, you know, to make a little bit of money.</w:t>
      </w:r>
    </w:p>
    <w:p w14:paraId="39734BD0" w14:textId="77777777" w:rsidR="006C0BE6" w:rsidRPr="00E2142D" w:rsidRDefault="006C0BE6" w:rsidP="006C0BE6">
      <w:pPr>
        <w:pStyle w:val="09-Wordlist"/>
        <w:tabs>
          <w:tab w:val="left" w:pos="1304"/>
        </w:tabs>
        <w:rPr>
          <w:rFonts w:ascii="Helvetica" w:hAnsi="Helvetica"/>
          <w:sz w:val="19"/>
        </w:rPr>
      </w:pPr>
      <w:r w:rsidRPr="00E2142D">
        <w:rPr>
          <w:rFonts w:ascii="Helvetica" w:hAnsi="Helvetica"/>
          <w:sz w:val="19"/>
        </w:rPr>
        <w:t xml:space="preserve">Boy </w:t>
      </w:r>
      <w:r w:rsidRPr="00E2142D">
        <w:rPr>
          <w:rFonts w:ascii="Helvetica" w:hAnsi="Helvetica"/>
          <w:sz w:val="19"/>
        </w:rPr>
        <w:tab/>
      </w:r>
      <w:r>
        <w:rPr>
          <w:rFonts w:ascii="Helvetica" w:hAnsi="Helvetica"/>
          <w:sz w:val="19"/>
        </w:rPr>
        <w:t>Oh, OK</w:t>
      </w:r>
      <w:r w:rsidRPr="00E2142D">
        <w:rPr>
          <w:rFonts w:ascii="Helvetica" w:hAnsi="Helvetica"/>
          <w:sz w:val="19"/>
        </w:rPr>
        <w:t>.</w:t>
      </w:r>
    </w:p>
    <w:p w14:paraId="173032F2" w14:textId="77777777" w:rsidR="006C0BE6" w:rsidRPr="00E2142D" w:rsidRDefault="006C0BE6" w:rsidP="006C0BE6">
      <w:pPr>
        <w:pStyle w:val="09-Wordlist"/>
        <w:tabs>
          <w:tab w:val="left" w:pos="1304"/>
        </w:tabs>
        <w:rPr>
          <w:rFonts w:ascii="Helvetica" w:hAnsi="Helvetica"/>
          <w:sz w:val="19"/>
        </w:rPr>
      </w:pPr>
      <w:r w:rsidRPr="00E2142D">
        <w:rPr>
          <w:rFonts w:ascii="Helvetica" w:hAnsi="Helvetica"/>
          <w:sz w:val="19"/>
        </w:rPr>
        <w:t xml:space="preserve">Girl </w:t>
      </w:r>
      <w:r w:rsidRPr="00E2142D">
        <w:rPr>
          <w:rFonts w:ascii="Helvetica" w:hAnsi="Helvetica"/>
          <w:sz w:val="19"/>
        </w:rPr>
        <w:tab/>
        <w:t xml:space="preserve">And </w:t>
      </w:r>
      <w:r>
        <w:rPr>
          <w:rFonts w:ascii="Helvetica" w:hAnsi="Helvetica"/>
          <w:sz w:val="19"/>
        </w:rPr>
        <w:t>with the money he made from the magazines</w:t>
      </w:r>
      <w:r w:rsidRPr="00E2142D">
        <w:rPr>
          <w:rFonts w:ascii="Helvetica" w:hAnsi="Helvetica"/>
          <w:sz w:val="19"/>
        </w:rPr>
        <w:t>, he sometimes had enough to get a bed in a really cheap hotel. But</w:t>
      </w:r>
      <w:r>
        <w:rPr>
          <w:rFonts w:ascii="Helvetica" w:hAnsi="Helvetica"/>
          <w:sz w:val="19"/>
        </w:rPr>
        <w:t>, life was hard.</w:t>
      </w:r>
      <w:r w:rsidRPr="00E2142D">
        <w:rPr>
          <w:rFonts w:ascii="Helvetica" w:hAnsi="Helvetica"/>
          <w:sz w:val="19"/>
        </w:rPr>
        <w:t xml:space="preserve"> Anyway, one day, </w:t>
      </w:r>
      <w:r>
        <w:rPr>
          <w:rFonts w:ascii="Helvetica" w:hAnsi="Helvetica"/>
          <w:sz w:val="19"/>
        </w:rPr>
        <w:t xml:space="preserve">John met a woman named Cathy. </w:t>
      </w:r>
    </w:p>
    <w:p w14:paraId="2F1F3339" w14:textId="77777777" w:rsidR="006C0BE6" w:rsidRPr="00E2142D" w:rsidRDefault="006C0BE6" w:rsidP="006C0BE6">
      <w:pPr>
        <w:pStyle w:val="09-Wordlist"/>
        <w:tabs>
          <w:tab w:val="left" w:pos="1304"/>
        </w:tabs>
        <w:rPr>
          <w:rFonts w:ascii="Helvetica" w:hAnsi="Helvetica"/>
          <w:sz w:val="19"/>
        </w:rPr>
      </w:pPr>
      <w:r w:rsidRPr="00E2142D">
        <w:rPr>
          <w:rFonts w:ascii="Helvetica" w:hAnsi="Helvetica"/>
          <w:sz w:val="19"/>
        </w:rPr>
        <w:t xml:space="preserve">Boy </w:t>
      </w:r>
      <w:r w:rsidRPr="00E2142D">
        <w:rPr>
          <w:rFonts w:ascii="Helvetica" w:hAnsi="Helvetica"/>
          <w:sz w:val="19"/>
        </w:rPr>
        <w:tab/>
        <w:t>Was she homeless, too?</w:t>
      </w:r>
    </w:p>
    <w:p w14:paraId="5AFCEC38" w14:textId="77777777" w:rsidR="006C0BE6" w:rsidRPr="00E2142D" w:rsidRDefault="006C0BE6" w:rsidP="006C0BE6">
      <w:pPr>
        <w:pStyle w:val="09-Wordlist"/>
        <w:tabs>
          <w:tab w:val="left" w:pos="1304"/>
        </w:tabs>
        <w:rPr>
          <w:rFonts w:ascii="Helvetica" w:hAnsi="Helvetica"/>
          <w:sz w:val="19"/>
        </w:rPr>
      </w:pPr>
      <w:r w:rsidRPr="00E2142D">
        <w:rPr>
          <w:rFonts w:ascii="Helvetica" w:hAnsi="Helvetica"/>
          <w:sz w:val="19"/>
        </w:rPr>
        <w:t xml:space="preserve">Girl </w:t>
      </w:r>
      <w:r w:rsidRPr="00E2142D">
        <w:rPr>
          <w:rFonts w:ascii="Helvetica" w:hAnsi="Helvetica"/>
          <w:sz w:val="19"/>
        </w:rPr>
        <w:tab/>
        <w:t xml:space="preserve">No, she wasn’t. But John asked her to buy his magazine, and </w:t>
      </w:r>
      <w:r>
        <w:rPr>
          <w:rFonts w:ascii="Helvetica" w:hAnsi="Helvetica"/>
          <w:sz w:val="19"/>
        </w:rPr>
        <w:t>Cathy</w:t>
      </w:r>
      <w:r w:rsidRPr="00E2142D">
        <w:rPr>
          <w:rFonts w:ascii="Helvetica" w:hAnsi="Helvetica"/>
          <w:sz w:val="19"/>
        </w:rPr>
        <w:t xml:space="preserve"> stopped walking, looked at him</w:t>
      </w:r>
      <w:r>
        <w:rPr>
          <w:rFonts w:ascii="Helvetica" w:hAnsi="Helvetica"/>
          <w:sz w:val="19"/>
        </w:rPr>
        <w:t>,</w:t>
      </w:r>
      <w:r w:rsidRPr="00E2142D">
        <w:rPr>
          <w:rFonts w:ascii="Helvetica" w:hAnsi="Helvetica"/>
          <w:sz w:val="19"/>
        </w:rPr>
        <w:t xml:space="preserve"> and said, </w:t>
      </w:r>
      <w:r>
        <w:rPr>
          <w:rFonts w:ascii="Helvetica" w:hAnsi="Helvetica"/>
          <w:sz w:val="19"/>
        </w:rPr>
        <w:t>“</w:t>
      </w:r>
      <w:r w:rsidRPr="00E2142D">
        <w:rPr>
          <w:rFonts w:ascii="Helvetica" w:hAnsi="Helvetica"/>
          <w:sz w:val="19"/>
        </w:rPr>
        <w:t>I don’t have money to buy a magazine.</w:t>
      </w:r>
      <w:r>
        <w:rPr>
          <w:rFonts w:ascii="Helvetica" w:hAnsi="Helvetica"/>
          <w:sz w:val="19"/>
        </w:rPr>
        <w:t>”</w:t>
      </w:r>
      <w:r w:rsidRPr="00E2142D">
        <w:rPr>
          <w:rFonts w:ascii="Helvetica" w:hAnsi="Helvetica"/>
          <w:sz w:val="19"/>
        </w:rPr>
        <w:t xml:space="preserve"> And then, she started crying.</w:t>
      </w:r>
    </w:p>
    <w:p w14:paraId="33FF0A5E" w14:textId="77777777" w:rsidR="006C0BE6" w:rsidRPr="00E2142D" w:rsidRDefault="006C0BE6" w:rsidP="006C0BE6">
      <w:pPr>
        <w:pStyle w:val="09-Wordlist"/>
        <w:tabs>
          <w:tab w:val="left" w:pos="1304"/>
        </w:tabs>
        <w:rPr>
          <w:rFonts w:ascii="Helvetica" w:hAnsi="Helvetica"/>
          <w:sz w:val="19"/>
        </w:rPr>
      </w:pPr>
      <w:r w:rsidRPr="00E2142D">
        <w:rPr>
          <w:rFonts w:ascii="Helvetica" w:hAnsi="Helvetica"/>
          <w:sz w:val="19"/>
        </w:rPr>
        <w:t xml:space="preserve">Boy </w:t>
      </w:r>
      <w:r w:rsidRPr="00E2142D">
        <w:rPr>
          <w:rFonts w:ascii="Helvetica" w:hAnsi="Helvetica"/>
          <w:sz w:val="19"/>
        </w:rPr>
        <w:tab/>
        <w:t>Really, why?</w:t>
      </w:r>
    </w:p>
    <w:p w14:paraId="5A3D92CF" w14:textId="77777777" w:rsidR="006C0BE6" w:rsidRPr="00E2142D" w:rsidRDefault="006C0BE6" w:rsidP="006C0BE6">
      <w:pPr>
        <w:pStyle w:val="09-Wordlist"/>
        <w:tabs>
          <w:tab w:val="left" w:pos="1304"/>
        </w:tabs>
        <w:rPr>
          <w:rFonts w:ascii="Helvetica" w:hAnsi="Helvetica"/>
          <w:sz w:val="19"/>
        </w:rPr>
      </w:pPr>
      <w:r w:rsidRPr="00E2142D">
        <w:rPr>
          <w:rFonts w:ascii="Helvetica" w:hAnsi="Helvetica"/>
          <w:sz w:val="19"/>
        </w:rPr>
        <w:t xml:space="preserve">Girl </w:t>
      </w:r>
      <w:r w:rsidRPr="00E2142D">
        <w:rPr>
          <w:rFonts w:ascii="Helvetica" w:hAnsi="Helvetica"/>
          <w:sz w:val="19"/>
        </w:rPr>
        <w:tab/>
        <w:t xml:space="preserve">Well, </w:t>
      </w:r>
      <w:r>
        <w:rPr>
          <w:rFonts w:ascii="Helvetica" w:hAnsi="Helvetica"/>
          <w:sz w:val="19"/>
        </w:rPr>
        <w:t>Cathy</w:t>
      </w:r>
      <w:r w:rsidRPr="00E2142D">
        <w:rPr>
          <w:rFonts w:ascii="Helvetica" w:hAnsi="Helvetica"/>
          <w:sz w:val="19"/>
        </w:rPr>
        <w:t xml:space="preserve"> said, </w:t>
      </w:r>
      <w:r>
        <w:rPr>
          <w:rFonts w:ascii="Helvetica" w:hAnsi="Helvetica"/>
          <w:sz w:val="19"/>
        </w:rPr>
        <w:t>“</w:t>
      </w:r>
      <w:r w:rsidRPr="00E2142D">
        <w:rPr>
          <w:rFonts w:ascii="Helvetica" w:hAnsi="Helvetica"/>
          <w:sz w:val="19"/>
        </w:rPr>
        <w:t xml:space="preserve">I’m sorry, but I </w:t>
      </w:r>
      <w:r>
        <w:rPr>
          <w:rFonts w:ascii="Helvetica" w:hAnsi="Helvetica"/>
          <w:sz w:val="19"/>
        </w:rPr>
        <w:t>don't have</w:t>
      </w:r>
      <w:r w:rsidRPr="00E2142D">
        <w:rPr>
          <w:rFonts w:ascii="Helvetica" w:hAnsi="Helvetica"/>
          <w:sz w:val="19"/>
        </w:rPr>
        <w:t xml:space="preserve"> any money </w:t>
      </w:r>
      <w:r>
        <w:rPr>
          <w:rFonts w:ascii="Helvetica" w:hAnsi="Helvetica"/>
          <w:sz w:val="19"/>
        </w:rPr>
        <w:t>right now</w:t>
      </w:r>
      <w:r w:rsidRPr="00E2142D">
        <w:rPr>
          <w:rFonts w:ascii="Helvetica" w:hAnsi="Helvetica"/>
          <w:sz w:val="19"/>
        </w:rPr>
        <w:t xml:space="preserve">. Actually, I </w:t>
      </w:r>
      <w:r>
        <w:rPr>
          <w:rFonts w:ascii="Helvetica" w:hAnsi="Helvetica"/>
          <w:sz w:val="19"/>
        </w:rPr>
        <w:t>don’t have</w:t>
      </w:r>
      <w:r w:rsidRPr="00E2142D">
        <w:rPr>
          <w:rFonts w:ascii="Helvetica" w:hAnsi="Helvetica"/>
          <w:sz w:val="19"/>
        </w:rPr>
        <w:t xml:space="preserve"> enough money to pay my electric</w:t>
      </w:r>
      <w:r>
        <w:rPr>
          <w:rFonts w:ascii="Helvetica" w:hAnsi="Helvetica"/>
          <w:sz w:val="19"/>
        </w:rPr>
        <w:t>ity</w:t>
      </w:r>
      <w:r w:rsidRPr="00E2142D">
        <w:rPr>
          <w:rFonts w:ascii="Helvetica" w:hAnsi="Helvetica"/>
          <w:sz w:val="19"/>
        </w:rPr>
        <w:t xml:space="preserve"> bill.</w:t>
      </w:r>
      <w:r>
        <w:rPr>
          <w:rFonts w:ascii="Helvetica" w:hAnsi="Helvetica"/>
          <w:sz w:val="19"/>
        </w:rPr>
        <w:t>”</w:t>
      </w:r>
      <w:r w:rsidRPr="00E2142D">
        <w:rPr>
          <w:rFonts w:ascii="Helvetica" w:hAnsi="Helvetica"/>
          <w:sz w:val="19"/>
        </w:rPr>
        <w:t xml:space="preserve"> And John saw that </w:t>
      </w:r>
      <w:r>
        <w:rPr>
          <w:rFonts w:ascii="Helvetica" w:hAnsi="Helvetica"/>
          <w:sz w:val="19"/>
        </w:rPr>
        <w:t>Cathy</w:t>
      </w:r>
      <w:r w:rsidRPr="00E2142D">
        <w:rPr>
          <w:rFonts w:ascii="Helvetica" w:hAnsi="Helvetica"/>
          <w:sz w:val="19"/>
        </w:rPr>
        <w:t xml:space="preserve"> was really sad. She didn’t have a job at that time, and she didn’t have money to pay her bills. So, John looked in his pocket. He only had </w:t>
      </w:r>
      <w:r>
        <w:rPr>
          <w:rFonts w:ascii="Helvetica" w:hAnsi="Helvetica"/>
          <w:sz w:val="19"/>
        </w:rPr>
        <w:t>a few</w:t>
      </w:r>
      <w:r w:rsidRPr="00E2142D">
        <w:rPr>
          <w:rFonts w:ascii="Helvetica" w:hAnsi="Helvetica"/>
          <w:sz w:val="19"/>
        </w:rPr>
        <w:t xml:space="preserve"> </w:t>
      </w:r>
      <w:r>
        <w:rPr>
          <w:rFonts w:ascii="Helvetica" w:hAnsi="Helvetica"/>
          <w:sz w:val="19"/>
        </w:rPr>
        <w:t>dollars</w:t>
      </w:r>
      <w:r w:rsidRPr="00E2142D">
        <w:rPr>
          <w:rFonts w:ascii="Helvetica" w:hAnsi="Helvetica"/>
          <w:sz w:val="19"/>
        </w:rPr>
        <w:t xml:space="preserve">, but he said, </w:t>
      </w:r>
      <w:r>
        <w:rPr>
          <w:rFonts w:ascii="Helvetica" w:hAnsi="Helvetica"/>
          <w:sz w:val="19"/>
        </w:rPr>
        <w:t>“</w:t>
      </w:r>
      <w:r w:rsidRPr="00E2142D">
        <w:rPr>
          <w:rFonts w:ascii="Helvetica" w:hAnsi="Helvetica"/>
          <w:sz w:val="19"/>
        </w:rPr>
        <w:t>Please</w:t>
      </w:r>
      <w:r>
        <w:rPr>
          <w:rFonts w:ascii="Helvetica" w:hAnsi="Helvetica"/>
          <w:sz w:val="19"/>
        </w:rPr>
        <w:t>,</w:t>
      </w:r>
      <w:r w:rsidRPr="00E2142D">
        <w:rPr>
          <w:rFonts w:ascii="Helvetica" w:hAnsi="Helvetica"/>
          <w:sz w:val="19"/>
        </w:rPr>
        <w:t xml:space="preserve"> take it. I know it’s not much, but that’s everything</w:t>
      </w:r>
      <w:r>
        <w:rPr>
          <w:rFonts w:ascii="Helvetica" w:hAnsi="Helvetica"/>
          <w:sz w:val="19"/>
        </w:rPr>
        <w:t xml:space="preserve"> I have</w:t>
      </w:r>
      <w:r w:rsidRPr="00E2142D">
        <w:rPr>
          <w:rFonts w:ascii="Helvetica" w:hAnsi="Helvetica"/>
          <w:sz w:val="19"/>
        </w:rPr>
        <w:t>.</w:t>
      </w:r>
      <w:r>
        <w:rPr>
          <w:rFonts w:ascii="Helvetica" w:hAnsi="Helvetica"/>
          <w:sz w:val="19"/>
        </w:rPr>
        <w:t>”</w:t>
      </w:r>
    </w:p>
    <w:p w14:paraId="0736072A" w14:textId="77777777" w:rsidR="006C0BE6" w:rsidRPr="00E2142D" w:rsidRDefault="006C0BE6" w:rsidP="006C0BE6">
      <w:pPr>
        <w:pStyle w:val="09-Wordlist"/>
        <w:tabs>
          <w:tab w:val="left" w:pos="1304"/>
        </w:tabs>
        <w:rPr>
          <w:rFonts w:ascii="Helvetica" w:hAnsi="Helvetica"/>
          <w:sz w:val="19"/>
        </w:rPr>
      </w:pPr>
      <w:r w:rsidRPr="00E2142D">
        <w:rPr>
          <w:rFonts w:ascii="Helvetica" w:hAnsi="Helvetica"/>
          <w:sz w:val="19"/>
        </w:rPr>
        <w:t xml:space="preserve">Boy </w:t>
      </w:r>
      <w:r w:rsidRPr="00E2142D">
        <w:rPr>
          <w:rFonts w:ascii="Helvetica" w:hAnsi="Helvetica"/>
          <w:sz w:val="19"/>
        </w:rPr>
        <w:tab/>
      </w:r>
      <w:r>
        <w:rPr>
          <w:rFonts w:ascii="Helvetica" w:hAnsi="Helvetica"/>
          <w:sz w:val="19"/>
        </w:rPr>
        <w:t>Wow, that’s so kind.</w:t>
      </w:r>
    </w:p>
    <w:p w14:paraId="3EBD8251" w14:textId="77777777" w:rsidR="006C0BE6" w:rsidRPr="00E2142D" w:rsidRDefault="006C0BE6" w:rsidP="006C0BE6">
      <w:pPr>
        <w:pStyle w:val="09-Wordlist"/>
        <w:tabs>
          <w:tab w:val="left" w:pos="1304"/>
        </w:tabs>
        <w:rPr>
          <w:rFonts w:ascii="Helvetica" w:hAnsi="Helvetica"/>
          <w:sz w:val="19"/>
        </w:rPr>
      </w:pPr>
      <w:r w:rsidRPr="00E2142D">
        <w:rPr>
          <w:rFonts w:ascii="Helvetica" w:hAnsi="Helvetica"/>
          <w:sz w:val="19"/>
        </w:rPr>
        <w:t xml:space="preserve">Girl </w:t>
      </w:r>
      <w:r w:rsidRPr="00E2142D">
        <w:rPr>
          <w:rFonts w:ascii="Helvetica" w:hAnsi="Helvetica"/>
          <w:sz w:val="19"/>
        </w:rPr>
        <w:tab/>
        <w:t xml:space="preserve">Yes. He wanted her to be cheerful. He didn’t want her to live in a cold, dark </w:t>
      </w:r>
      <w:r>
        <w:rPr>
          <w:rFonts w:ascii="Helvetica" w:hAnsi="Helvetica"/>
          <w:sz w:val="19"/>
        </w:rPr>
        <w:t>house</w:t>
      </w:r>
      <w:r w:rsidRPr="00E2142D">
        <w:rPr>
          <w:rFonts w:ascii="Helvetica" w:hAnsi="Helvetica"/>
          <w:sz w:val="19"/>
        </w:rPr>
        <w:t xml:space="preserve">. </w:t>
      </w:r>
      <w:r>
        <w:rPr>
          <w:rFonts w:ascii="Helvetica" w:hAnsi="Helvetica"/>
          <w:sz w:val="19"/>
        </w:rPr>
        <w:t>And</w:t>
      </w:r>
      <w:r w:rsidRPr="00E2142D">
        <w:rPr>
          <w:rFonts w:ascii="Helvetica" w:hAnsi="Helvetica"/>
          <w:sz w:val="19"/>
        </w:rPr>
        <w:t xml:space="preserve"> that’s when their friendship started. </w:t>
      </w:r>
      <w:r>
        <w:rPr>
          <w:rFonts w:ascii="Helvetica" w:hAnsi="Helvetica"/>
          <w:sz w:val="19"/>
        </w:rPr>
        <w:t>Cathy</w:t>
      </w:r>
      <w:r w:rsidRPr="00E2142D">
        <w:rPr>
          <w:rFonts w:ascii="Helvetica" w:hAnsi="Helvetica"/>
          <w:sz w:val="19"/>
        </w:rPr>
        <w:t xml:space="preserve"> came back </w:t>
      </w:r>
      <w:r>
        <w:rPr>
          <w:rFonts w:ascii="Helvetica" w:hAnsi="Helvetica"/>
          <w:sz w:val="19"/>
        </w:rPr>
        <w:t>to see</w:t>
      </w:r>
      <w:r w:rsidRPr="00E2142D">
        <w:rPr>
          <w:rFonts w:ascii="Helvetica" w:hAnsi="Helvetica"/>
          <w:sz w:val="19"/>
        </w:rPr>
        <w:t xml:space="preserve"> John a lot over the next year. And they always talked, and they started to really like each other.</w:t>
      </w:r>
    </w:p>
    <w:p w14:paraId="073D2FC7" w14:textId="77777777" w:rsidR="006C0BE6" w:rsidRPr="00E2142D" w:rsidRDefault="006C0BE6" w:rsidP="006C0BE6">
      <w:pPr>
        <w:pStyle w:val="09-Wordlist"/>
        <w:tabs>
          <w:tab w:val="left" w:pos="1304"/>
        </w:tabs>
        <w:rPr>
          <w:rFonts w:ascii="Helvetica" w:hAnsi="Helvetica"/>
          <w:sz w:val="19"/>
        </w:rPr>
      </w:pPr>
      <w:r w:rsidRPr="00E2142D">
        <w:rPr>
          <w:rFonts w:ascii="Helvetica" w:hAnsi="Helvetica"/>
          <w:sz w:val="19"/>
        </w:rPr>
        <w:t xml:space="preserve">Boy </w:t>
      </w:r>
      <w:r w:rsidRPr="00E2142D">
        <w:rPr>
          <w:rFonts w:ascii="Helvetica" w:hAnsi="Helvetica"/>
          <w:sz w:val="19"/>
        </w:rPr>
        <w:tab/>
        <w:t>Wow.</w:t>
      </w:r>
    </w:p>
    <w:p w14:paraId="515E8A4F" w14:textId="77777777" w:rsidR="006C0BE6" w:rsidRPr="00E2142D" w:rsidRDefault="006C0BE6" w:rsidP="006C0BE6">
      <w:pPr>
        <w:pStyle w:val="09-Wordlist"/>
        <w:tabs>
          <w:tab w:val="left" w:pos="1304"/>
        </w:tabs>
        <w:rPr>
          <w:rFonts w:ascii="Helvetica" w:hAnsi="Helvetica"/>
          <w:sz w:val="19"/>
        </w:rPr>
      </w:pPr>
      <w:r w:rsidRPr="00E2142D">
        <w:rPr>
          <w:rFonts w:ascii="Helvetica" w:hAnsi="Helvetica"/>
          <w:sz w:val="19"/>
        </w:rPr>
        <w:t xml:space="preserve">Girl </w:t>
      </w:r>
      <w:r w:rsidRPr="00E2142D">
        <w:rPr>
          <w:rFonts w:ascii="Helvetica" w:hAnsi="Helvetica"/>
          <w:sz w:val="19"/>
        </w:rPr>
        <w:tab/>
        <w:t xml:space="preserve">And then their friendship became love. </w:t>
      </w:r>
      <w:r>
        <w:rPr>
          <w:rFonts w:ascii="Helvetica" w:hAnsi="Helvetica"/>
          <w:sz w:val="19"/>
        </w:rPr>
        <w:t>And in August, t</w:t>
      </w:r>
      <w:r w:rsidRPr="00E2142D">
        <w:rPr>
          <w:rFonts w:ascii="Helvetica" w:hAnsi="Helvetica"/>
          <w:sz w:val="19"/>
        </w:rPr>
        <w:t>hey decided to get married!</w:t>
      </w:r>
    </w:p>
    <w:p w14:paraId="32ECC833" w14:textId="77777777" w:rsidR="006C0BE6" w:rsidRPr="00E2142D" w:rsidRDefault="006C0BE6" w:rsidP="006C0BE6">
      <w:pPr>
        <w:pStyle w:val="09-Wordlist"/>
        <w:tabs>
          <w:tab w:val="left" w:pos="1304"/>
        </w:tabs>
        <w:rPr>
          <w:rFonts w:ascii="Helvetica" w:hAnsi="Helvetica"/>
          <w:sz w:val="19"/>
        </w:rPr>
      </w:pPr>
      <w:r w:rsidRPr="00E2142D">
        <w:rPr>
          <w:rFonts w:ascii="Helvetica" w:hAnsi="Helvetica"/>
          <w:sz w:val="19"/>
        </w:rPr>
        <w:t xml:space="preserve">Boy </w:t>
      </w:r>
      <w:r w:rsidRPr="00E2142D">
        <w:rPr>
          <w:rFonts w:ascii="Helvetica" w:hAnsi="Helvetica"/>
          <w:sz w:val="19"/>
        </w:rPr>
        <w:tab/>
        <w:t>Yeah?</w:t>
      </w:r>
    </w:p>
    <w:p w14:paraId="40C91BA7" w14:textId="77777777" w:rsidR="006C0BE6" w:rsidRPr="00E2142D" w:rsidRDefault="006C0BE6" w:rsidP="006C0BE6">
      <w:pPr>
        <w:pStyle w:val="09-Wordlist"/>
        <w:tabs>
          <w:tab w:val="left" w:pos="1304"/>
        </w:tabs>
        <w:rPr>
          <w:rFonts w:ascii="Helvetica" w:hAnsi="Helvetica"/>
          <w:sz w:val="19"/>
        </w:rPr>
      </w:pPr>
      <w:r w:rsidRPr="00E2142D">
        <w:rPr>
          <w:rFonts w:ascii="Helvetica" w:hAnsi="Helvetica"/>
          <w:sz w:val="19"/>
        </w:rPr>
        <w:t xml:space="preserve">Girl </w:t>
      </w:r>
      <w:r w:rsidRPr="00E2142D">
        <w:rPr>
          <w:rFonts w:ascii="Helvetica" w:hAnsi="Helvetica"/>
          <w:sz w:val="19"/>
        </w:rPr>
        <w:tab/>
        <w:t xml:space="preserve">John said, </w:t>
      </w:r>
      <w:r>
        <w:rPr>
          <w:rFonts w:ascii="Helvetica" w:hAnsi="Helvetica"/>
          <w:sz w:val="19"/>
        </w:rPr>
        <w:t>“</w:t>
      </w:r>
      <w:r w:rsidRPr="00E2142D">
        <w:rPr>
          <w:rFonts w:ascii="Helvetica" w:hAnsi="Helvetica"/>
          <w:sz w:val="19"/>
        </w:rPr>
        <w:t xml:space="preserve">One year ago, I had nothing. Now, I feel like </w:t>
      </w:r>
      <w:r>
        <w:rPr>
          <w:rFonts w:ascii="Helvetica" w:hAnsi="Helvetica"/>
          <w:sz w:val="19"/>
        </w:rPr>
        <w:t>I have</w:t>
      </w:r>
      <w:r w:rsidRPr="00E2142D">
        <w:rPr>
          <w:rFonts w:ascii="Helvetica" w:hAnsi="Helvetica"/>
          <w:sz w:val="19"/>
        </w:rPr>
        <w:t xml:space="preserve"> everything I need!</w:t>
      </w:r>
      <w:r>
        <w:rPr>
          <w:rFonts w:ascii="Helvetica" w:hAnsi="Helvetica"/>
          <w:sz w:val="19"/>
        </w:rPr>
        <w:t>”</w:t>
      </w:r>
    </w:p>
    <w:p w14:paraId="7E36A84F" w14:textId="77777777" w:rsidR="006C0BE6" w:rsidRDefault="006C0BE6" w:rsidP="006C0BE6">
      <w:pPr>
        <w:pStyle w:val="01AHead"/>
        <w:rPr>
          <w:rFonts w:ascii="Helvetica" w:hAnsi="Helvetica"/>
          <w:sz w:val="28"/>
        </w:rPr>
      </w:pPr>
      <w:r>
        <w:rPr>
          <w:rFonts w:ascii="Helvetica" w:hAnsi="Helvetica"/>
          <w:sz w:val="28"/>
        </w:rPr>
        <w:br w:type="page"/>
      </w:r>
    </w:p>
    <w:p w14:paraId="11E3EC51" w14:textId="77777777" w:rsidR="006C0BE6" w:rsidRPr="00E2142D" w:rsidRDefault="006C0BE6" w:rsidP="006C0BE6">
      <w:pPr>
        <w:pStyle w:val="Header2"/>
      </w:pPr>
      <w:r w:rsidRPr="00E2142D">
        <w:lastRenderedPageBreak/>
        <w:t>Skills Test 7</w:t>
      </w:r>
    </w:p>
    <w:p w14:paraId="6FED9E96" w14:textId="77777777" w:rsidR="006C0BE6" w:rsidRPr="00FB6A34" w:rsidRDefault="006C0BE6" w:rsidP="006C0BE6">
      <w:pPr>
        <w:pStyle w:val="03-Rubricafterhead"/>
        <w:tabs>
          <w:tab w:val="left" w:pos="1020"/>
        </w:tabs>
        <w:spacing w:before="0"/>
        <w:ind w:left="1020" w:hanging="1020"/>
        <w:rPr>
          <w:rFonts w:ascii="Helvetica" w:hAnsi="Helvetica"/>
          <w:b/>
          <w:sz w:val="20"/>
        </w:rPr>
      </w:pPr>
      <w:r w:rsidRPr="00FB6A34">
        <w:rPr>
          <w:rFonts w:ascii="Helvetica" w:hAnsi="Helvetica"/>
          <w:b/>
          <w:sz w:val="20"/>
        </w:rPr>
        <w:t>Track 07</w:t>
      </w:r>
    </w:p>
    <w:p w14:paraId="09E9E56B" w14:textId="77777777" w:rsidR="006C0BE6" w:rsidRPr="00E2142D" w:rsidRDefault="006C0BE6" w:rsidP="006C0BE6">
      <w:pPr>
        <w:pStyle w:val="09-Wordlist"/>
        <w:tabs>
          <w:tab w:val="left" w:pos="1304"/>
        </w:tabs>
        <w:rPr>
          <w:rFonts w:ascii="Helvetica" w:hAnsi="Helvetica"/>
          <w:spacing w:val="-2"/>
          <w:sz w:val="19"/>
        </w:rPr>
      </w:pPr>
      <w:r w:rsidRPr="00E2142D">
        <w:rPr>
          <w:rFonts w:ascii="Helvetica" w:hAnsi="Helvetica"/>
          <w:spacing w:val="-2"/>
          <w:sz w:val="19"/>
        </w:rPr>
        <w:t xml:space="preserve">Bea   </w:t>
      </w:r>
      <w:r w:rsidRPr="00E2142D">
        <w:rPr>
          <w:rFonts w:ascii="Helvetica" w:hAnsi="Helvetica"/>
          <w:spacing w:val="-2"/>
          <w:sz w:val="19"/>
        </w:rPr>
        <w:tab/>
        <w:t>Hi, Mark. Do you want to go to the park?</w:t>
      </w:r>
    </w:p>
    <w:p w14:paraId="6D12F656" w14:textId="77777777" w:rsidR="006C0BE6" w:rsidRPr="00E2142D" w:rsidRDefault="006C0BE6" w:rsidP="006C0BE6">
      <w:pPr>
        <w:pStyle w:val="09-Wordlist"/>
        <w:tabs>
          <w:tab w:val="left" w:pos="1304"/>
        </w:tabs>
        <w:rPr>
          <w:rFonts w:ascii="Helvetica" w:hAnsi="Helvetica"/>
          <w:spacing w:val="-2"/>
          <w:sz w:val="19"/>
        </w:rPr>
      </w:pPr>
      <w:r w:rsidRPr="00E2142D">
        <w:rPr>
          <w:rFonts w:ascii="Helvetica" w:hAnsi="Helvetica"/>
          <w:spacing w:val="-2"/>
          <w:sz w:val="19"/>
        </w:rPr>
        <w:t xml:space="preserve">Mark </w:t>
      </w:r>
      <w:r w:rsidRPr="00E2142D">
        <w:rPr>
          <w:rFonts w:ascii="Helvetica" w:hAnsi="Helvetica"/>
          <w:spacing w:val="-2"/>
          <w:sz w:val="19"/>
        </w:rPr>
        <w:tab/>
        <w:t>Oh</w:t>
      </w:r>
      <w:r>
        <w:rPr>
          <w:rFonts w:ascii="Helvetica" w:hAnsi="Helvetica"/>
          <w:spacing w:val="-2"/>
          <w:sz w:val="19"/>
        </w:rPr>
        <w:t>. N</w:t>
      </w:r>
      <w:r w:rsidRPr="00E2142D">
        <w:rPr>
          <w:rFonts w:ascii="Helvetica" w:hAnsi="Helvetica"/>
          <w:spacing w:val="-2"/>
          <w:sz w:val="19"/>
        </w:rPr>
        <w:t>o</w:t>
      </w:r>
      <w:r>
        <w:rPr>
          <w:rFonts w:ascii="Helvetica" w:hAnsi="Helvetica"/>
          <w:spacing w:val="-2"/>
          <w:sz w:val="19"/>
        </w:rPr>
        <w:t>,</w:t>
      </w:r>
      <w:r w:rsidRPr="00E2142D">
        <w:rPr>
          <w:rFonts w:ascii="Helvetica" w:hAnsi="Helvetica"/>
          <w:spacing w:val="-2"/>
          <w:sz w:val="19"/>
        </w:rPr>
        <w:t xml:space="preserve"> Bea. </w:t>
      </w:r>
      <w:r>
        <w:rPr>
          <w:rFonts w:ascii="Helvetica" w:hAnsi="Helvetica"/>
          <w:spacing w:val="-2"/>
          <w:sz w:val="19"/>
        </w:rPr>
        <w:t xml:space="preserve">Sorry, but </w:t>
      </w:r>
      <w:r w:rsidRPr="00E2142D">
        <w:rPr>
          <w:rFonts w:ascii="Helvetica" w:hAnsi="Helvetica"/>
          <w:spacing w:val="-2"/>
          <w:sz w:val="19"/>
        </w:rPr>
        <w:t>I don’t feel well.</w:t>
      </w:r>
    </w:p>
    <w:p w14:paraId="0B81317D" w14:textId="77777777" w:rsidR="006C0BE6" w:rsidRPr="00E2142D" w:rsidRDefault="006C0BE6" w:rsidP="006C0BE6">
      <w:pPr>
        <w:pStyle w:val="09-Wordlist"/>
        <w:tabs>
          <w:tab w:val="left" w:pos="1304"/>
        </w:tabs>
        <w:rPr>
          <w:rFonts w:ascii="Helvetica" w:hAnsi="Helvetica"/>
          <w:spacing w:val="-2"/>
          <w:sz w:val="19"/>
        </w:rPr>
      </w:pPr>
      <w:r w:rsidRPr="00E2142D">
        <w:rPr>
          <w:rFonts w:ascii="Helvetica" w:hAnsi="Helvetica"/>
          <w:spacing w:val="-2"/>
          <w:sz w:val="19"/>
        </w:rPr>
        <w:t xml:space="preserve">Bea </w:t>
      </w:r>
      <w:r w:rsidRPr="00E2142D">
        <w:rPr>
          <w:rFonts w:ascii="Helvetica" w:hAnsi="Helvetica"/>
          <w:spacing w:val="-2"/>
          <w:sz w:val="19"/>
        </w:rPr>
        <w:tab/>
        <w:t>Why? What’s wrong?</w:t>
      </w:r>
    </w:p>
    <w:p w14:paraId="76543FC7" w14:textId="4B3E2968" w:rsidR="006C0BE6" w:rsidRPr="00E2142D" w:rsidRDefault="006C0BE6" w:rsidP="006C0BE6">
      <w:pPr>
        <w:pStyle w:val="09-Wordlist"/>
        <w:tabs>
          <w:tab w:val="left" w:pos="1304"/>
        </w:tabs>
        <w:rPr>
          <w:rFonts w:ascii="Helvetica" w:hAnsi="Helvetica"/>
          <w:spacing w:val="-2"/>
          <w:sz w:val="19"/>
        </w:rPr>
      </w:pPr>
      <w:r w:rsidRPr="00E2142D">
        <w:rPr>
          <w:rFonts w:ascii="Helvetica" w:hAnsi="Helvetica"/>
          <w:spacing w:val="-2"/>
          <w:sz w:val="19"/>
        </w:rPr>
        <w:t xml:space="preserve">Mark </w:t>
      </w:r>
      <w:r w:rsidRPr="00E2142D">
        <w:rPr>
          <w:rFonts w:ascii="Helvetica" w:hAnsi="Helvetica"/>
          <w:spacing w:val="-2"/>
          <w:sz w:val="19"/>
        </w:rPr>
        <w:tab/>
        <w:t>I don’t know. My eyes are tired</w:t>
      </w:r>
      <w:r w:rsidR="00CC774E">
        <w:rPr>
          <w:rFonts w:ascii="Helvetica" w:hAnsi="Helvetica"/>
          <w:spacing w:val="-2"/>
          <w:sz w:val="19"/>
        </w:rPr>
        <w:t>,</w:t>
      </w:r>
      <w:r w:rsidRPr="00E2142D">
        <w:rPr>
          <w:rFonts w:ascii="Helvetica" w:hAnsi="Helvetica"/>
          <w:spacing w:val="-2"/>
          <w:sz w:val="19"/>
        </w:rPr>
        <w:t xml:space="preserve"> and </w:t>
      </w:r>
      <w:r>
        <w:rPr>
          <w:rFonts w:ascii="Helvetica" w:hAnsi="Helvetica"/>
          <w:spacing w:val="-2"/>
          <w:sz w:val="19"/>
        </w:rPr>
        <w:t xml:space="preserve">I have </w:t>
      </w:r>
      <w:r w:rsidRPr="00E2142D">
        <w:rPr>
          <w:rFonts w:ascii="Helvetica" w:hAnsi="Helvetica"/>
          <w:spacing w:val="-2"/>
          <w:sz w:val="19"/>
        </w:rPr>
        <w:t xml:space="preserve">a headache. I think I should just stay at home, and maybe watch </w:t>
      </w:r>
      <w:r>
        <w:rPr>
          <w:rFonts w:ascii="Helvetica" w:hAnsi="Helvetica"/>
          <w:spacing w:val="-2"/>
          <w:sz w:val="19"/>
        </w:rPr>
        <w:t>movies</w:t>
      </w:r>
      <w:r w:rsidRPr="00E2142D">
        <w:rPr>
          <w:rFonts w:ascii="Helvetica" w:hAnsi="Helvetica"/>
          <w:spacing w:val="-2"/>
          <w:sz w:val="19"/>
        </w:rPr>
        <w:t xml:space="preserve"> on my laptop or play with my phone. I think I have to relax more.</w:t>
      </w:r>
    </w:p>
    <w:p w14:paraId="191FBE6A" w14:textId="77777777" w:rsidR="006C0BE6" w:rsidRPr="00E2142D" w:rsidRDefault="006C0BE6" w:rsidP="006C0BE6">
      <w:pPr>
        <w:pStyle w:val="09-Wordlist"/>
        <w:tabs>
          <w:tab w:val="left" w:pos="1304"/>
        </w:tabs>
        <w:rPr>
          <w:rFonts w:ascii="Helvetica" w:hAnsi="Helvetica"/>
          <w:spacing w:val="-2"/>
          <w:sz w:val="19"/>
        </w:rPr>
      </w:pPr>
      <w:r w:rsidRPr="00E2142D">
        <w:rPr>
          <w:rFonts w:ascii="Helvetica" w:hAnsi="Helvetica"/>
          <w:spacing w:val="-2"/>
          <w:sz w:val="19"/>
        </w:rPr>
        <w:t xml:space="preserve">Bea   </w:t>
      </w:r>
      <w:r w:rsidRPr="00E2142D">
        <w:rPr>
          <w:rFonts w:ascii="Helvetica" w:hAnsi="Helvetica"/>
          <w:spacing w:val="-2"/>
          <w:sz w:val="19"/>
        </w:rPr>
        <w:tab/>
        <w:t xml:space="preserve">Relax? But you do nothing but relax. I never see you </w:t>
      </w:r>
      <w:r>
        <w:rPr>
          <w:rFonts w:ascii="Helvetica" w:hAnsi="Helvetica"/>
          <w:spacing w:val="-2"/>
          <w:sz w:val="19"/>
        </w:rPr>
        <w:t>doing any exercise or playing</w:t>
      </w:r>
      <w:r w:rsidRPr="00E2142D">
        <w:rPr>
          <w:rFonts w:ascii="Helvetica" w:hAnsi="Helvetica"/>
          <w:spacing w:val="-2"/>
          <w:sz w:val="19"/>
        </w:rPr>
        <w:t xml:space="preserve"> sports.</w:t>
      </w:r>
    </w:p>
    <w:p w14:paraId="71D8AB91" w14:textId="77777777" w:rsidR="006C0BE6" w:rsidRPr="00E2142D" w:rsidRDefault="006C0BE6" w:rsidP="006C0BE6">
      <w:pPr>
        <w:pStyle w:val="09-Wordlist"/>
        <w:tabs>
          <w:tab w:val="left" w:pos="1304"/>
        </w:tabs>
        <w:rPr>
          <w:rFonts w:ascii="Helvetica" w:hAnsi="Helvetica"/>
          <w:spacing w:val="-2"/>
          <w:sz w:val="19"/>
        </w:rPr>
      </w:pPr>
      <w:r w:rsidRPr="00E2142D">
        <w:rPr>
          <w:rFonts w:ascii="Helvetica" w:hAnsi="Helvetica"/>
          <w:spacing w:val="-2"/>
          <w:sz w:val="19"/>
        </w:rPr>
        <w:t xml:space="preserve">Mark </w:t>
      </w:r>
      <w:r w:rsidRPr="00E2142D">
        <w:rPr>
          <w:rFonts w:ascii="Helvetica" w:hAnsi="Helvetica"/>
          <w:spacing w:val="-2"/>
          <w:sz w:val="19"/>
        </w:rPr>
        <w:tab/>
        <w:t xml:space="preserve">Well, that’s not true. I play </w:t>
      </w:r>
      <w:r>
        <w:rPr>
          <w:rFonts w:ascii="Helvetica" w:hAnsi="Helvetica"/>
          <w:spacing w:val="-2"/>
          <w:sz w:val="19"/>
        </w:rPr>
        <w:t>lots</w:t>
      </w:r>
      <w:r w:rsidRPr="00E2142D">
        <w:rPr>
          <w:rFonts w:ascii="Helvetica" w:hAnsi="Helvetica"/>
          <w:spacing w:val="-2"/>
          <w:sz w:val="19"/>
        </w:rPr>
        <w:t xml:space="preserve"> of games. </w:t>
      </w:r>
    </w:p>
    <w:p w14:paraId="203AC952" w14:textId="77777777" w:rsidR="006C0BE6" w:rsidRPr="00E2142D" w:rsidRDefault="006C0BE6" w:rsidP="006C0BE6">
      <w:pPr>
        <w:pStyle w:val="09-Wordlist"/>
        <w:tabs>
          <w:tab w:val="left" w:pos="1304"/>
        </w:tabs>
        <w:rPr>
          <w:rFonts w:ascii="Helvetica" w:hAnsi="Helvetica"/>
          <w:spacing w:val="-2"/>
          <w:sz w:val="19"/>
        </w:rPr>
      </w:pPr>
      <w:r w:rsidRPr="00E2142D">
        <w:rPr>
          <w:rFonts w:ascii="Helvetica" w:hAnsi="Helvetica"/>
          <w:spacing w:val="-2"/>
          <w:sz w:val="19"/>
        </w:rPr>
        <w:t xml:space="preserve">Bea </w:t>
      </w:r>
      <w:r w:rsidRPr="00E2142D">
        <w:rPr>
          <w:rFonts w:ascii="Helvetica" w:hAnsi="Helvetica"/>
          <w:spacing w:val="-2"/>
          <w:sz w:val="19"/>
        </w:rPr>
        <w:tab/>
        <w:t>Yes, but only on your phone or gam</w:t>
      </w:r>
      <w:r>
        <w:rPr>
          <w:rFonts w:ascii="Helvetica" w:hAnsi="Helvetica"/>
          <w:spacing w:val="-2"/>
          <w:sz w:val="19"/>
        </w:rPr>
        <w:t>e</w:t>
      </w:r>
      <w:r w:rsidRPr="00E2142D">
        <w:rPr>
          <w:rFonts w:ascii="Helvetica" w:hAnsi="Helvetica"/>
          <w:spacing w:val="-2"/>
          <w:sz w:val="19"/>
        </w:rPr>
        <w:t xml:space="preserve"> console. That’s not really a sport, you know.</w:t>
      </w:r>
    </w:p>
    <w:p w14:paraId="0A4A1B25" w14:textId="77777777" w:rsidR="006C0BE6" w:rsidRPr="00E2142D" w:rsidRDefault="006C0BE6" w:rsidP="006C0BE6">
      <w:pPr>
        <w:pStyle w:val="09-Wordlist"/>
        <w:tabs>
          <w:tab w:val="left" w:pos="1304"/>
        </w:tabs>
        <w:rPr>
          <w:rFonts w:ascii="Helvetica" w:hAnsi="Helvetica"/>
          <w:spacing w:val="-2"/>
          <w:sz w:val="19"/>
        </w:rPr>
      </w:pPr>
      <w:r w:rsidRPr="00E2142D">
        <w:rPr>
          <w:rFonts w:ascii="Helvetica" w:hAnsi="Helvetica"/>
          <w:spacing w:val="-2"/>
          <w:sz w:val="19"/>
        </w:rPr>
        <w:t xml:space="preserve">Mark  </w:t>
      </w:r>
      <w:r w:rsidRPr="00E2142D">
        <w:rPr>
          <w:rFonts w:ascii="Helvetica" w:hAnsi="Helvetica"/>
          <w:spacing w:val="-2"/>
          <w:sz w:val="19"/>
        </w:rPr>
        <w:tab/>
        <w:t xml:space="preserve">OK, but I </w:t>
      </w:r>
      <w:r>
        <w:rPr>
          <w:rFonts w:ascii="Helvetica" w:hAnsi="Helvetica"/>
          <w:spacing w:val="-2"/>
          <w:sz w:val="19"/>
        </w:rPr>
        <w:t>don’t have</w:t>
      </w:r>
      <w:r w:rsidRPr="00E2142D">
        <w:rPr>
          <w:rFonts w:ascii="Helvetica" w:hAnsi="Helvetica"/>
          <w:spacing w:val="-2"/>
          <w:sz w:val="19"/>
        </w:rPr>
        <w:t xml:space="preserve"> enough time to </w:t>
      </w:r>
      <w:r>
        <w:rPr>
          <w:rFonts w:ascii="Helvetica" w:hAnsi="Helvetica"/>
          <w:spacing w:val="-2"/>
          <w:sz w:val="19"/>
        </w:rPr>
        <w:t>play</w:t>
      </w:r>
      <w:r w:rsidRPr="00E2142D">
        <w:rPr>
          <w:rFonts w:ascii="Helvetica" w:hAnsi="Helvetica"/>
          <w:spacing w:val="-2"/>
          <w:sz w:val="19"/>
        </w:rPr>
        <w:t xml:space="preserve"> real sports.</w:t>
      </w:r>
    </w:p>
    <w:p w14:paraId="58001170" w14:textId="77777777" w:rsidR="006C0BE6" w:rsidRPr="00E2142D" w:rsidRDefault="006C0BE6" w:rsidP="006C0BE6">
      <w:pPr>
        <w:pStyle w:val="09-Wordlist"/>
        <w:tabs>
          <w:tab w:val="left" w:pos="1304"/>
        </w:tabs>
        <w:rPr>
          <w:rFonts w:ascii="Helvetica" w:hAnsi="Helvetica"/>
          <w:spacing w:val="-2"/>
          <w:sz w:val="19"/>
        </w:rPr>
      </w:pPr>
      <w:r w:rsidRPr="00E2142D">
        <w:rPr>
          <w:rFonts w:ascii="Helvetica" w:hAnsi="Helvetica"/>
          <w:spacing w:val="-2"/>
          <w:sz w:val="19"/>
        </w:rPr>
        <w:t xml:space="preserve">Bea </w:t>
      </w:r>
      <w:r w:rsidRPr="00E2142D">
        <w:rPr>
          <w:rFonts w:ascii="Helvetica" w:hAnsi="Helvetica"/>
          <w:spacing w:val="-2"/>
          <w:sz w:val="19"/>
        </w:rPr>
        <w:tab/>
        <w:t>Actually, don’t you think you use your phone too much?</w:t>
      </w:r>
    </w:p>
    <w:p w14:paraId="15A9DBF8" w14:textId="77777777" w:rsidR="006C0BE6" w:rsidRPr="00E2142D" w:rsidRDefault="006C0BE6" w:rsidP="006C0BE6">
      <w:pPr>
        <w:pStyle w:val="09-Wordlist"/>
        <w:tabs>
          <w:tab w:val="left" w:pos="1304"/>
        </w:tabs>
        <w:rPr>
          <w:rFonts w:ascii="Helvetica" w:hAnsi="Helvetica"/>
          <w:spacing w:val="-2"/>
          <w:sz w:val="19"/>
        </w:rPr>
      </w:pPr>
      <w:r w:rsidRPr="00E2142D">
        <w:rPr>
          <w:rFonts w:ascii="Helvetica" w:hAnsi="Helvetica"/>
          <w:spacing w:val="-2"/>
          <w:sz w:val="19"/>
        </w:rPr>
        <w:t xml:space="preserve">Mark </w:t>
      </w:r>
      <w:r w:rsidRPr="00E2142D">
        <w:rPr>
          <w:rFonts w:ascii="Helvetica" w:hAnsi="Helvetica"/>
          <w:spacing w:val="-2"/>
          <w:sz w:val="19"/>
        </w:rPr>
        <w:tab/>
        <w:t xml:space="preserve">No. It’s the most important thing in my life. </w:t>
      </w:r>
    </w:p>
    <w:p w14:paraId="30686A3F" w14:textId="77777777" w:rsidR="006C0BE6" w:rsidRPr="00E2142D" w:rsidRDefault="006C0BE6" w:rsidP="006C0BE6">
      <w:pPr>
        <w:pStyle w:val="09-Wordlist"/>
        <w:tabs>
          <w:tab w:val="left" w:pos="1304"/>
        </w:tabs>
        <w:rPr>
          <w:rFonts w:ascii="Helvetica" w:hAnsi="Helvetica"/>
          <w:spacing w:val="-2"/>
          <w:sz w:val="19"/>
        </w:rPr>
      </w:pPr>
      <w:r w:rsidRPr="00E2142D">
        <w:rPr>
          <w:rFonts w:ascii="Helvetica" w:hAnsi="Helvetica"/>
          <w:spacing w:val="-2"/>
          <w:sz w:val="19"/>
        </w:rPr>
        <w:t xml:space="preserve">Bea  </w:t>
      </w:r>
      <w:r w:rsidRPr="00E2142D">
        <w:rPr>
          <w:rFonts w:ascii="Helvetica" w:hAnsi="Helvetica"/>
          <w:spacing w:val="-2"/>
          <w:sz w:val="19"/>
        </w:rPr>
        <w:tab/>
        <w:t xml:space="preserve">Really? That old thing? </w:t>
      </w:r>
    </w:p>
    <w:p w14:paraId="30C0D2B9" w14:textId="77777777" w:rsidR="006C0BE6" w:rsidRPr="00E2142D" w:rsidRDefault="006C0BE6" w:rsidP="006C0BE6">
      <w:pPr>
        <w:pStyle w:val="09-Wordlist"/>
        <w:tabs>
          <w:tab w:val="left" w:pos="1304"/>
        </w:tabs>
        <w:rPr>
          <w:rFonts w:ascii="Helvetica" w:hAnsi="Helvetica"/>
          <w:spacing w:val="-2"/>
          <w:sz w:val="19"/>
        </w:rPr>
      </w:pPr>
      <w:r w:rsidRPr="00E2142D">
        <w:rPr>
          <w:rFonts w:ascii="Helvetica" w:hAnsi="Helvetica"/>
          <w:spacing w:val="-2"/>
          <w:sz w:val="19"/>
        </w:rPr>
        <w:t xml:space="preserve">Mark </w:t>
      </w:r>
      <w:r w:rsidRPr="00E2142D">
        <w:rPr>
          <w:rFonts w:ascii="Helvetica" w:hAnsi="Helvetica"/>
          <w:spacing w:val="-2"/>
          <w:sz w:val="19"/>
        </w:rPr>
        <w:tab/>
        <w:t>Yes. I take it with me everywhere, so I can check my texts and emails. Also, I use it as an MP3 player, and for reading the news. I even use it as a</w:t>
      </w:r>
      <w:r>
        <w:rPr>
          <w:rFonts w:ascii="Helvetica" w:hAnsi="Helvetica"/>
          <w:spacing w:val="-2"/>
          <w:sz w:val="19"/>
        </w:rPr>
        <w:t xml:space="preserve"> flashlight</w:t>
      </w:r>
      <w:r w:rsidRPr="00E2142D">
        <w:rPr>
          <w:rFonts w:ascii="Helvetica" w:hAnsi="Helvetica"/>
          <w:spacing w:val="-2"/>
          <w:sz w:val="19"/>
        </w:rPr>
        <w:t>. It’s really useful.</w:t>
      </w:r>
    </w:p>
    <w:p w14:paraId="7060C2E5" w14:textId="77777777" w:rsidR="006C0BE6" w:rsidRPr="00E2142D" w:rsidRDefault="006C0BE6" w:rsidP="006C0BE6">
      <w:pPr>
        <w:pStyle w:val="09-Wordlist"/>
        <w:tabs>
          <w:tab w:val="left" w:pos="1304"/>
        </w:tabs>
        <w:rPr>
          <w:rFonts w:ascii="Helvetica" w:hAnsi="Helvetica"/>
          <w:spacing w:val="-2"/>
          <w:sz w:val="19"/>
        </w:rPr>
      </w:pPr>
      <w:r w:rsidRPr="00E2142D">
        <w:rPr>
          <w:rFonts w:ascii="Helvetica" w:hAnsi="Helvetica"/>
          <w:spacing w:val="-2"/>
          <w:sz w:val="19"/>
        </w:rPr>
        <w:t xml:space="preserve">Bea  </w:t>
      </w:r>
      <w:r w:rsidRPr="00E2142D">
        <w:rPr>
          <w:rFonts w:ascii="Helvetica" w:hAnsi="Helvetica"/>
          <w:spacing w:val="-2"/>
          <w:sz w:val="19"/>
        </w:rPr>
        <w:tab/>
        <w:t xml:space="preserve">A </w:t>
      </w:r>
      <w:r>
        <w:rPr>
          <w:rFonts w:ascii="Helvetica" w:hAnsi="Helvetica"/>
          <w:spacing w:val="-2"/>
          <w:sz w:val="19"/>
        </w:rPr>
        <w:t>flashlight</w:t>
      </w:r>
      <w:r w:rsidRPr="00E2142D">
        <w:rPr>
          <w:rFonts w:ascii="Helvetica" w:hAnsi="Helvetica"/>
          <w:spacing w:val="-2"/>
          <w:sz w:val="19"/>
        </w:rPr>
        <w:t xml:space="preserve">? Why do you need a </w:t>
      </w:r>
      <w:r>
        <w:rPr>
          <w:rFonts w:ascii="Helvetica" w:hAnsi="Helvetica"/>
          <w:spacing w:val="-2"/>
          <w:sz w:val="19"/>
        </w:rPr>
        <w:t>flashlight</w:t>
      </w:r>
      <w:r w:rsidRPr="00E2142D">
        <w:rPr>
          <w:rFonts w:ascii="Helvetica" w:hAnsi="Helvetica"/>
          <w:spacing w:val="-2"/>
          <w:sz w:val="19"/>
        </w:rPr>
        <w:t>?</w:t>
      </w:r>
    </w:p>
    <w:p w14:paraId="4B21B42A" w14:textId="2D4D4957" w:rsidR="006C0BE6" w:rsidRPr="00E2142D" w:rsidRDefault="006C0BE6" w:rsidP="006C0BE6">
      <w:pPr>
        <w:pStyle w:val="09-Wordlist"/>
        <w:tabs>
          <w:tab w:val="left" w:pos="1304"/>
        </w:tabs>
        <w:rPr>
          <w:rFonts w:ascii="Helvetica" w:hAnsi="Helvetica"/>
          <w:spacing w:val="-2"/>
          <w:sz w:val="19"/>
        </w:rPr>
      </w:pPr>
      <w:r w:rsidRPr="00E2142D">
        <w:rPr>
          <w:rFonts w:ascii="Helvetica" w:hAnsi="Helvetica"/>
          <w:spacing w:val="-2"/>
          <w:sz w:val="19"/>
        </w:rPr>
        <w:t xml:space="preserve">Mark   </w:t>
      </w:r>
      <w:r w:rsidRPr="00E2142D">
        <w:rPr>
          <w:rFonts w:ascii="Helvetica" w:hAnsi="Helvetica"/>
          <w:spacing w:val="-2"/>
          <w:sz w:val="19"/>
        </w:rPr>
        <w:tab/>
        <w:t xml:space="preserve">When I go to bed at night, so I don’t have to </w:t>
      </w:r>
      <w:r>
        <w:rPr>
          <w:rFonts w:ascii="Helvetica" w:hAnsi="Helvetica"/>
          <w:spacing w:val="-2"/>
          <w:sz w:val="19"/>
        </w:rPr>
        <w:t>turn</w:t>
      </w:r>
      <w:r w:rsidRPr="00E2142D">
        <w:rPr>
          <w:rFonts w:ascii="Helvetica" w:hAnsi="Helvetica"/>
          <w:spacing w:val="-2"/>
          <w:sz w:val="19"/>
        </w:rPr>
        <w:t xml:space="preserve"> on the lights in my bedroom. And it’s nice to watch some videos on my phone before I </w:t>
      </w:r>
      <w:r>
        <w:rPr>
          <w:rFonts w:ascii="Helvetica" w:hAnsi="Helvetica"/>
          <w:spacing w:val="-2"/>
          <w:sz w:val="19"/>
        </w:rPr>
        <w:t xml:space="preserve">go to </w:t>
      </w:r>
      <w:r w:rsidRPr="00E2142D">
        <w:rPr>
          <w:rFonts w:ascii="Helvetica" w:hAnsi="Helvetica"/>
          <w:spacing w:val="-2"/>
          <w:sz w:val="19"/>
        </w:rPr>
        <w:t>sleep.</w:t>
      </w:r>
    </w:p>
    <w:p w14:paraId="67099B87" w14:textId="0903556B" w:rsidR="006C0BE6" w:rsidRPr="00E2142D" w:rsidRDefault="006C0BE6" w:rsidP="006C0BE6">
      <w:pPr>
        <w:pStyle w:val="09-Wordlist"/>
        <w:tabs>
          <w:tab w:val="left" w:pos="1304"/>
        </w:tabs>
        <w:rPr>
          <w:rFonts w:ascii="Helvetica" w:hAnsi="Helvetica"/>
          <w:spacing w:val="-2"/>
          <w:sz w:val="19"/>
        </w:rPr>
      </w:pPr>
      <w:r w:rsidRPr="00E2142D">
        <w:rPr>
          <w:rFonts w:ascii="Helvetica" w:hAnsi="Helvetica"/>
          <w:spacing w:val="-2"/>
          <w:sz w:val="19"/>
        </w:rPr>
        <w:t xml:space="preserve">Bea   </w:t>
      </w:r>
      <w:r w:rsidRPr="00E2142D">
        <w:rPr>
          <w:rFonts w:ascii="Helvetica" w:hAnsi="Helvetica"/>
          <w:spacing w:val="-2"/>
          <w:sz w:val="19"/>
        </w:rPr>
        <w:tab/>
        <w:t>So you go to bed with your phone? And let me guess – the first thing you see when you wake up is your phone?</w:t>
      </w:r>
    </w:p>
    <w:p w14:paraId="76A075F0" w14:textId="77777777" w:rsidR="006C0BE6" w:rsidRPr="00E2142D" w:rsidRDefault="006C0BE6" w:rsidP="006C0BE6">
      <w:pPr>
        <w:pStyle w:val="09-Wordlist"/>
        <w:tabs>
          <w:tab w:val="left" w:pos="1304"/>
        </w:tabs>
        <w:rPr>
          <w:rFonts w:ascii="Helvetica" w:hAnsi="Helvetica"/>
          <w:spacing w:val="-2"/>
          <w:sz w:val="19"/>
        </w:rPr>
      </w:pPr>
      <w:r w:rsidRPr="00E2142D">
        <w:rPr>
          <w:rFonts w:ascii="Helvetica" w:hAnsi="Helvetica"/>
          <w:spacing w:val="-2"/>
          <w:sz w:val="19"/>
        </w:rPr>
        <w:t xml:space="preserve">Mark   </w:t>
      </w:r>
      <w:r w:rsidRPr="00E2142D">
        <w:rPr>
          <w:rFonts w:ascii="Helvetica" w:hAnsi="Helvetica"/>
          <w:spacing w:val="-2"/>
          <w:sz w:val="19"/>
        </w:rPr>
        <w:tab/>
        <w:t>Sure. I use it as an alarm clock. It’s never late.</w:t>
      </w:r>
    </w:p>
    <w:p w14:paraId="04D9679C" w14:textId="77777777" w:rsidR="006C0BE6" w:rsidRPr="00E2142D" w:rsidRDefault="006C0BE6" w:rsidP="006C0BE6">
      <w:pPr>
        <w:pStyle w:val="09-Wordlist"/>
        <w:tabs>
          <w:tab w:val="left" w:pos="1304"/>
        </w:tabs>
        <w:rPr>
          <w:rFonts w:ascii="Helvetica" w:hAnsi="Helvetica"/>
          <w:spacing w:val="-2"/>
          <w:sz w:val="19"/>
        </w:rPr>
      </w:pPr>
      <w:r w:rsidRPr="00E2142D">
        <w:rPr>
          <w:rFonts w:ascii="Helvetica" w:hAnsi="Helvetica"/>
          <w:spacing w:val="-2"/>
          <w:sz w:val="19"/>
        </w:rPr>
        <w:t xml:space="preserve">Bea    </w:t>
      </w:r>
      <w:r w:rsidRPr="00E2142D">
        <w:rPr>
          <w:rFonts w:ascii="Helvetica" w:hAnsi="Helvetica"/>
          <w:spacing w:val="-2"/>
          <w:sz w:val="19"/>
        </w:rPr>
        <w:tab/>
        <w:t xml:space="preserve">I know what the problem is. You </w:t>
      </w:r>
      <w:r>
        <w:rPr>
          <w:rFonts w:ascii="Helvetica" w:hAnsi="Helvetica"/>
          <w:spacing w:val="-2"/>
          <w:sz w:val="19"/>
        </w:rPr>
        <w:t>have to</w:t>
      </w:r>
      <w:r w:rsidRPr="00E2142D">
        <w:rPr>
          <w:rFonts w:ascii="Helvetica" w:hAnsi="Helvetica"/>
          <w:spacing w:val="-2"/>
          <w:sz w:val="19"/>
        </w:rPr>
        <w:t xml:space="preserve"> stop using your phone so much. That’s why your eyes are tired!</w:t>
      </w:r>
    </w:p>
    <w:p w14:paraId="2368830C" w14:textId="77777777" w:rsidR="006C0BE6" w:rsidRPr="00E2142D" w:rsidRDefault="006C0BE6" w:rsidP="006C0BE6">
      <w:pPr>
        <w:pStyle w:val="09-Wordlist"/>
        <w:tabs>
          <w:tab w:val="left" w:pos="1304"/>
        </w:tabs>
        <w:rPr>
          <w:rFonts w:ascii="Helvetica" w:hAnsi="Helvetica"/>
          <w:spacing w:val="-2"/>
          <w:sz w:val="19"/>
        </w:rPr>
      </w:pPr>
      <w:r w:rsidRPr="00E2142D">
        <w:rPr>
          <w:rFonts w:ascii="Helvetica" w:hAnsi="Helvetica"/>
          <w:spacing w:val="-2"/>
          <w:sz w:val="19"/>
        </w:rPr>
        <w:t xml:space="preserve">Mark   </w:t>
      </w:r>
      <w:r w:rsidRPr="00E2142D">
        <w:rPr>
          <w:rFonts w:ascii="Helvetica" w:hAnsi="Helvetica"/>
          <w:spacing w:val="-2"/>
          <w:sz w:val="19"/>
        </w:rPr>
        <w:tab/>
      </w:r>
      <w:r>
        <w:rPr>
          <w:rFonts w:ascii="Helvetica" w:hAnsi="Helvetica"/>
          <w:spacing w:val="-2"/>
          <w:sz w:val="19"/>
        </w:rPr>
        <w:t>You really</w:t>
      </w:r>
      <w:r w:rsidRPr="00E2142D">
        <w:rPr>
          <w:rFonts w:ascii="Helvetica" w:hAnsi="Helvetica"/>
          <w:spacing w:val="-2"/>
          <w:sz w:val="19"/>
        </w:rPr>
        <w:t xml:space="preserve"> think so? </w:t>
      </w:r>
      <w:r>
        <w:rPr>
          <w:rFonts w:ascii="Helvetica" w:hAnsi="Helvetica"/>
          <w:spacing w:val="-2"/>
          <w:sz w:val="19"/>
        </w:rPr>
        <w:t>M</w:t>
      </w:r>
      <w:r w:rsidRPr="00E2142D">
        <w:rPr>
          <w:rFonts w:ascii="Helvetica" w:hAnsi="Helvetica"/>
          <w:spacing w:val="-2"/>
          <w:sz w:val="19"/>
        </w:rPr>
        <w:t>aybe I should just get a bigger, more expensive phone.</w:t>
      </w:r>
    </w:p>
    <w:p w14:paraId="7B781FC0" w14:textId="77777777" w:rsidR="006C0BE6" w:rsidRPr="00E2142D" w:rsidRDefault="006C0BE6" w:rsidP="006C0BE6">
      <w:pPr>
        <w:pStyle w:val="09-Wordlist"/>
        <w:tabs>
          <w:tab w:val="left" w:pos="1304"/>
        </w:tabs>
        <w:rPr>
          <w:rFonts w:ascii="Helvetica" w:hAnsi="Helvetica"/>
          <w:spacing w:val="-2"/>
          <w:sz w:val="19"/>
        </w:rPr>
      </w:pPr>
      <w:r w:rsidRPr="00E2142D">
        <w:rPr>
          <w:rFonts w:ascii="Helvetica" w:hAnsi="Helvetica"/>
          <w:spacing w:val="-2"/>
          <w:sz w:val="19"/>
        </w:rPr>
        <w:t xml:space="preserve">Bea    </w:t>
      </w:r>
      <w:r w:rsidRPr="00E2142D">
        <w:rPr>
          <w:rFonts w:ascii="Helvetica" w:hAnsi="Helvetica"/>
          <w:spacing w:val="-2"/>
          <w:sz w:val="19"/>
        </w:rPr>
        <w:tab/>
      </w:r>
      <w:r>
        <w:rPr>
          <w:rFonts w:ascii="Helvetica" w:hAnsi="Helvetica"/>
          <w:spacing w:val="-2"/>
          <w:sz w:val="19"/>
        </w:rPr>
        <w:t xml:space="preserve">Mark! </w:t>
      </w:r>
      <w:r w:rsidRPr="00E2142D">
        <w:rPr>
          <w:rFonts w:ascii="Helvetica" w:hAnsi="Helvetica"/>
          <w:spacing w:val="-2"/>
          <w:sz w:val="19"/>
        </w:rPr>
        <w:t xml:space="preserve">You shouldn’t be looking at a phone all day! </w:t>
      </w:r>
      <w:r>
        <w:rPr>
          <w:rFonts w:ascii="Helvetica" w:hAnsi="Helvetica"/>
          <w:spacing w:val="-2"/>
          <w:sz w:val="19"/>
        </w:rPr>
        <w:t>I have</w:t>
      </w:r>
      <w:r w:rsidRPr="00E2142D">
        <w:rPr>
          <w:rFonts w:ascii="Helvetica" w:hAnsi="Helvetica"/>
          <w:spacing w:val="-2"/>
          <w:sz w:val="19"/>
        </w:rPr>
        <w:t xml:space="preserve"> an idea. Come with me to the park, and leave your phone at home. You’ll feel much better.</w:t>
      </w:r>
    </w:p>
    <w:p w14:paraId="4A66F206" w14:textId="77777777" w:rsidR="006C0BE6" w:rsidRPr="00E2142D" w:rsidRDefault="006C0BE6" w:rsidP="006C0BE6">
      <w:pPr>
        <w:pStyle w:val="Header2"/>
      </w:pPr>
      <w:r>
        <w:br w:type="column"/>
      </w:r>
      <w:r w:rsidRPr="00E2142D">
        <w:t>Skills Test 8</w:t>
      </w:r>
    </w:p>
    <w:p w14:paraId="6A5FB1F5" w14:textId="77777777" w:rsidR="006C0BE6" w:rsidRPr="00FB6A34" w:rsidRDefault="006C0BE6" w:rsidP="006C0BE6">
      <w:pPr>
        <w:pStyle w:val="03-Rubricafterhead"/>
        <w:tabs>
          <w:tab w:val="left" w:pos="1020"/>
        </w:tabs>
        <w:spacing w:before="0"/>
        <w:ind w:left="1020" w:hanging="1020"/>
        <w:rPr>
          <w:rFonts w:ascii="Helvetica" w:hAnsi="Helvetica"/>
          <w:b/>
          <w:sz w:val="20"/>
        </w:rPr>
      </w:pPr>
      <w:r w:rsidRPr="00FB6A34">
        <w:rPr>
          <w:rFonts w:ascii="Helvetica" w:hAnsi="Helvetica"/>
          <w:b/>
          <w:sz w:val="20"/>
        </w:rPr>
        <w:t>Track 08</w:t>
      </w:r>
    </w:p>
    <w:p w14:paraId="743B05C7" w14:textId="77777777" w:rsidR="006C0BE6" w:rsidRPr="00E2142D" w:rsidRDefault="006C0BE6" w:rsidP="006C0BE6">
      <w:pPr>
        <w:pStyle w:val="09-Wordlist"/>
        <w:tabs>
          <w:tab w:val="left" w:pos="1304"/>
        </w:tabs>
        <w:rPr>
          <w:rFonts w:ascii="Helvetica" w:hAnsi="Helvetica"/>
          <w:spacing w:val="-2"/>
          <w:sz w:val="19"/>
        </w:rPr>
      </w:pPr>
      <w:r w:rsidRPr="00E2142D">
        <w:rPr>
          <w:rFonts w:ascii="Helvetica" w:hAnsi="Helvetica"/>
          <w:spacing w:val="-2"/>
          <w:sz w:val="19"/>
        </w:rPr>
        <w:t xml:space="preserve">Ben </w:t>
      </w:r>
      <w:r w:rsidRPr="00E2142D">
        <w:rPr>
          <w:rFonts w:ascii="Helvetica" w:hAnsi="Helvetica"/>
          <w:spacing w:val="-2"/>
          <w:sz w:val="19"/>
        </w:rPr>
        <w:tab/>
        <w:t>How do you feel about losing at sport</w:t>
      </w:r>
      <w:r>
        <w:rPr>
          <w:rFonts w:ascii="Helvetica" w:hAnsi="Helvetica"/>
          <w:spacing w:val="-2"/>
          <w:sz w:val="19"/>
        </w:rPr>
        <w:t>s</w:t>
      </w:r>
      <w:r w:rsidRPr="00E2142D">
        <w:rPr>
          <w:rFonts w:ascii="Helvetica" w:hAnsi="Helvetica"/>
          <w:spacing w:val="-2"/>
          <w:sz w:val="19"/>
        </w:rPr>
        <w:t>, Anna?</w:t>
      </w:r>
    </w:p>
    <w:p w14:paraId="17599436" w14:textId="5FF08FEF" w:rsidR="006C0BE6" w:rsidRPr="009749E2" w:rsidRDefault="006C0BE6" w:rsidP="006C0BE6">
      <w:pPr>
        <w:pStyle w:val="09-Wordlist"/>
        <w:tabs>
          <w:tab w:val="left" w:pos="1304"/>
        </w:tabs>
        <w:rPr>
          <w:rFonts w:ascii="Helvetica" w:hAnsi="Helvetica"/>
          <w:spacing w:val="-2"/>
          <w:sz w:val="19"/>
        </w:rPr>
      </w:pPr>
      <w:r w:rsidRPr="00E2142D">
        <w:rPr>
          <w:rFonts w:ascii="Helvetica" w:hAnsi="Helvetica"/>
          <w:spacing w:val="-2"/>
          <w:sz w:val="19"/>
        </w:rPr>
        <w:t xml:space="preserve">Anna </w:t>
      </w:r>
      <w:r w:rsidRPr="00E2142D">
        <w:rPr>
          <w:rFonts w:ascii="Helvetica" w:hAnsi="Helvetica"/>
          <w:spacing w:val="-2"/>
          <w:sz w:val="19"/>
        </w:rPr>
        <w:tab/>
        <w:t xml:space="preserve">Losing? Well, I’m not competitive – I don’t usually </w:t>
      </w:r>
      <w:r>
        <w:rPr>
          <w:rFonts w:ascii="Helvetica" w:hAnsi="Helvetica"/>
          <w:spacing w:val="-2"/>
          <w:sz w:val="19"/>
        </w:rPr>
        <w:t>play</w:t>
      </w:r>
      <w:r w:rsidRPr="00E2142D">
        <w:rPr>
          <w:rFonts w:ascii="Helvetica" w:hAnsi="Helvetica"/>
          <w:spacing w:val="-2"/>
          <w:sz w:val="19"/>
        </w:rPr>
        <w:t xml:space="preserve"> sport</w:t>
      </w:r>
      <w:r>
        <w:rPr>
          <w:rFonts w:ascii="Helvetica" w:hAnsi="Helvetica"/>
          <w:spacing w:val="-2"/>
          <w:sz w:val="19"/>
        </w:rPr>
        <w:t>s</w:t>
      </w:r>
      <w:r w:rsidRPr="00E2142D">
        <w:rPr>
          <w:rFonts w:ascii="Helvetica" w:hAnsi="Helvetica"/>
          <w:spacing w:val="-2"/>
          <w:sz w:val="19"/>
        </w:rPr>
        <w:t xml:space="preserve"> where I have to lose anything. But last year, I tried to run a half marathon. That’s more than 21 kilomet</w:t>
      </w:r>
      <w:r>
        <w:rPr>
          <w:rFonts w:ascii="Helvetica" w:hAnsi="Helvetica"/>
          <w:spacing w:val="-2"/>
          <w:sz w:val="19"/>
        </w:rPr>
        <w:t>er</w:t>
      </w:r>
      <w:r w:rsidRPr="00E2142D">
        <w:rPr>
          <w:rFonts w:ascii="Helvetica" w:hAnsi="Helvetica"/>
          <w:spacing w:val="-2"/>
          <w:sz w:val="19"/>
        </w:rPr>
        <w:t>s! I really practi</w:t>
      </w:r>
      <w:r>
        <w:rPr>
          <w:rFonts w:ascii="Helvetica" w:hAnsi="Helvetica"/>
          <w:spacing w:val="-2"/>
          <w:sz w:val="19"/>
        </w:rPr>
        <w:t>c</w:t>
      </w:r>
      <w:r w:rsidRPr="00E2142D">
        <w:rPr>
          <w:rFonts w:ascii="Helvetica" w:hAnsi="Helvetica"/>
          <w:spacing w:val="-2"/>
          <w:sz w:val="19"/>
        </w:rPr>
        <w:t xml:space="preserve">ed a lot. I went running nearly every day with my brother for months – when it was cold, or raining or snowing! But one week before the half marathon, while I was running, something happened. My leg really hurt. My parents told me to stop running. But I didn’t want to. On the day of the race, I was there and really excited. I was OK for the first hour. I was doing really well. But, after </w:t>
      </w:r>
      <w:r w:rsidRPr="009749E2">
        <w:rPr>
          <w:rFonts w:ascii="Helvetica" w:hAnsi="Helvetica"/>
          <w:spacing w:val="-2"/>
          <w:sz w:val="19"/>
        </w:rPr>
        <w:t>about 15 kilometers, I had a really bad pain in my leg. After that, I ran really slowly</w:t>
      </w:r>
      <w:r w:rsidR="0071609C">
        <w:rPr>
          <w:rFonts w:ascii="Helvetica" w:hAnsi="Helvetica"/>
          <w:spacing w:val="-2"/>
          <w:sz w:val="19"/>
        </w:rPr>
        <w:t>,</w:t>
      </w:r>
      <w:r w:rsidRPr="009749E2">
        <w:rPr>
          <w:rFonts w:ascii="Helvetica" w:hAnsi="Helvetica"/>
          <w:spacing w:val="-2"/>
          <w:sz w:val="19"/>
        </w:rPr>
        <w:t xml:space="preserve"> and then I walked. Finally, I walked to the finish, but my time was terrible, and my leg was hurting so much. I was so upset. You should always listen to your body!</w:t>
      </w:r>
    </w:p>
    <w:p w14:paraId="6297AB44" w14:textId="77777777" w:rsidR="006C0BE6" w:rsidRPr="009749E2" w:rsidRDefault="006C0BE6" w:rsidP="006C0BE6">
      <w:pPr>
        <w:pStyle w:val="09-Wordlist"/>
        <w:tabs>
          <w:tab w:val="left" w:pos="1304"/>
        </w:tabs>
        <w:rPr>
          <w:rFonts w:ascii="Helvetica" w:hAnsi="Helvetica"/>
          <w:spacing w:val="-2"/>
          <w:sz w:val="19"/>
        </w:rPr>
      </w:pPr>
      <w:r w:rsidRPr="009749E2">
        <w:rPr>
          <w:rFonts w:ascii="Helvetica" w:hAnsi="Helvetica"/>
          <w:spacing w:val="-2"/>
          <w:sz w:val="19"/>
        </w:rPr>
        <w:t xml:space="preserve">Ben </w:t>
      </w:r>
      <w:r w:rsidRPr="009749E2">
        <w:rPr>
          <w:rFonts w:ascii="Helvetica" w:hAnsi="Helvetica"/>
          <w:spacing w:val="-2"/>
          <w:sz w:val="19"/>
        </w:rPr>
        <w:tab/>
        <w:t>Yes! You should!</w:t>
      </w:r>
    </w:p>
    <w:p w14:paraId="6F922CC3" w14:textId="77777777" w:rsidR="006C0BE6" w:rsidRPr="009749E2" w:rsidRDefault="006C0BE6" w:rsidP="006C0BE6">
      <w:pPr>
        <w:pStyle w:val="09-Wordlist"/>
        <w:tabs>
          <w:tab w:val="left" w:pos="1304"/>
        </w:tabs>
        <w:rPr>
          <w:rFonts w:ascii="Helvetica" w:hAnsi="Helvetica"/>
          <w:spacing w:val="-2"/>
          <w:sz w:val="19"/>
        </w:rPr>
      </w:pPr>
      <w:r w:rsidRPr="009749E2">
        <w:rPr>
          <w:rFonts w:ascii="Helvetica" w:hAnsi="Helvetica"/>
          <w:spacing w:val="-2"/>
          <w:sz w:val="19"/>
        </w:rPr>
        <w:t xml:space="preserve">Anna </w:t>
      </w:r>
      <w:r w:rsidRPr="009749E2">
        <w:rPr>
          <w:rFonts w:ascii="Helvetica" w:hAnsi="Helvetica"/>
          <w:spacing w:val="-2"/>
          <w:sz w:val="19"/>
        </w:rPr>
        <w:tab/>
        <w:t>How about you, Ben? How do you feel about doing something, but failing?</w:t>
      </w:r>
    </w:p>
    <w:p w14:paraId="55CC259B" w14:textId="77777777" w:rsidR="006C0BE6" w:rsidRPr="009749E2" w:rsidRDefault="006C0BE6" w:rsidP="006C0BE6">
      <w:pPr>
        <w:pStyle w:val="09-Wordlist"/>
        <w:tabs>
          <w:tab w:val="left" w:pos="1304"/>
        </w:tabs>
        <w:rPr>
          <w:rFonts w:ascii="Helvetica" w:hAnsi="Helvetica"/>
          <w:spacing w:val="-2"/>
          <w:sz w:val="19"/>
        </w:rPr>
      </w:pPr>
      <w:r w:rsidRPr="009749E2">
        <w:rPr>
          <w:rFonts w:ascii="Helvetica" w:hAnsi="Helvetica"/>
          <w:spacing w:val="-2"/>
          <w:sz w:val="19"/>
        </w:rPr>
        <w:t xml:space="preserve">Ben </w:t>
      </w:r>
      <w:r w:rsidRPr="009749E2">
        <w:rPr>
          <w:rFonts w:ascii="Helvetica" w:hAnsi="Helvetica"/>
          <w:spacing w:val="-2"/>
          <w:sz w:val="19"/>
        </w:rPr>
        <w:tab/>
        <w:t>Well, I think it’s important to try things, but not to worry about winning or losing. I went diving last summer.</w:t>
      </w:r>
    </w:p>
    <w:p w14:paraId="13CB9363" w14:textId="77777777" w:rsidR="006C0BE6" w:rsidRPr="009749E2" w:rsidRDefault="006C0BE6" w:rsidP="006C0BE6">
      <w:pPr>
        <w:pStyle w:val="09-Wordlist"/>
        <w:tabs>
          <w:tab w:val="left" w:pos="1304"/>
        </w:tabs>
        <w:rPr>
          <w:rFonts w:ascii="Helvetica" w:hAnsi="Helvetica"/>
          <w:spacing w:val="-2"/>
          <w:sz w:val="19"/>
        </w:rPr>
      </w:pPr>
      <w:r w:rsidRPr="009749E2">
        <w:rPr>
          <w:rFonts w:ascii="Helvetica" w:hAnsi="Helvetica"/>
          <w:spacing w:val="-2"/>
          <w:sz w:val="19"/>
        </w:rPr>
        <w:t xml:space="preserve">Anna </w:t>
      </w:r>
      <w:r w:rsidRPr="009749E2">
        <w:rPr>
          <w:rFonts w:ascii="Helvetica" w:hAnsi="Helvetica"/>
          <w:spacing w:val="-2"/>
          <w:sz w:val="19"/>
        </w:rPr>
        <w:tab/>
        <w:t>Wow!</w:t>
      </w:r>
    </w:p>
    <w:p w14:paraId="03E1FBE9" w14:textId="77777777" w:rsidR="006C0BE6" w:rsidRPr="00E2142D" w:rsidRDefault="006C0BE6" w:rsidP="006C0BE6">
      <w:pPr>
        <w:pStyle w:val="09-Wordlist"/>
        <w:tabs>
          <w:tab w:val="left" w:pos="1304"/>
        </w:tabs>
        <w:rPr>
          <w:rFonts w:ascii="Helvetica" w:hAnsi="Helvetica"/>
          <w:spacing w:val="-2"/>
          <w:sz w:val="19"/>
        </w:rPr>
      </w:pPr>
      <w:r w:rsidRPr="009749E2">
        <w:rPr>
          <w:rFonts w:ascii="Helvetica" w:hAnsi="Helvetica"/>
          <w:spacing w:val="-2"/>
          <w:sz w:val="19"/>
        </w:rPr>
        <w:t xml:space="preserve">Ben </w:t>
      </w:r>
      <w:r w:rsidRPr="009749E2">
        <w:rPr>
          <w:rFonts w:ascii="Helvetica" w:hAnsi="Helvetica"/>
          <w:spacing w:val="-2"/>
          <w:sz w:val="19"/>
        </w:rPr>
        <w:tab/>
        <w:t>Well, I tried to go diving. I took a course. It was really expensive. They took us out on a boat. It was only a kilometer out to sea, but … I felt scared.</w:t>
      </w:r>
    </w:p>
    <w:p w14:paraId="0F89BCF0" w14:textId="77777777" w:rsidR="006C0BE6" w:rsidRPr="00E2142D" w:rsidRDefault="006C0BE6" w:rsidP="006C0BE6">
      <w:pPr>
        <w:pStyle w:val="09-Wordlist"/>
        <w:tabs>
          <w:tab w:val="left" w:pos="1304"/>
        </w:tabs>
        <w:rPr>
          <w:rFonts w:ascii="Helvetica" w:hAnsi="Helvetica"/>
          <w:spacing w:val="-2"/>
          <w:sz w:val="19"/>
        </w:rPr>
      </w:pPr>
      <w:r w:rsidRPr="00E2142D">
        <w:rPr>
          <w:rFonts w:ascii="Helvetica" w:hAnsi="Helvetica"/>
          <w:spacing w:val="-2"/>
          <w:sz w:val="19"/>
        </w:rPr>
        <w:t xml:space="preserve">Anna </w:t>
      </w:r>
      <w:r w:rsidRPr="00E2142D">
        <w:rPr>
          <w:rFonts w:ascii="Helvetica" w:hAnsi="Helvetica"/>
          <w:spacing w:val="-2"/>
          <w:sz w:val="19"/>
        </w:rPr>
        <w:tab/>
        <w:t>Scared?</w:t>
      </w:r>
    </w:p>
    <w:p w14:paraId="32220BDE" w14:textId="77777777" w:rsidR="006C0BE6" w:rsidRPr="00E2142D" w:rsidRDefault="006C0BE6" w:rsidP="006C0BE6">
      <w:pPr>
        <w:pStyle w:val="09-Wordlist"/>
        <w:tabs>
          <w:tab w:val="left" w:pos="1304"/>
        </w:tabs>
        <w:rPr>
          <w:rFonts w:ascii="Helvetica" w:hAnsi="Helvetica"/>
          <w:spacing w:val="-2"/>
          <w:sz w:val="19"/>
        </w:rPr>
      </w:pPr>
      <w:r w:rsidRPr="00E2142D">
        <w:rPr>
          <w:rFonts w:ascii="Helvetica" w:hAnsi="Helvetica"/>
          <w:spacing w:val="-2"/>
          <w:sz w:val="19"/>
        </w:rPr>
        <w:t xml:space="preserve">Ben </w:t>
      </w:r>
      <w:r w:rsidRPr="00E2142D">
        <w:rPr>
          <w:rFonts w:ascii="Helvetica" w:hAnsi="Helvetica"/>
          <w:spacing w:val="-2"/>
          <w:sz w:val="19"/>
        </w:rPr>
        <w:tab/>
        <w:t>Yes. I didn’t feel safe. I said I had a stomach</w:t>
      </w:r>
      <w:r>
        <w:rPr>
          <w:rFonts w:ascii="Helvetica" w:hAnsi="Helvetica"/>
          <w:spacing w:val="-2"/>
          <w:sz w:val="19"/>
        </w:rPr>
        <w:t>ache</w:t>
      </w:r>
      <w:r w:rsidRPr="00E2142D">
        <w:rPr>
          <w:rFonts w:ascii="Helvetica" w:hAnsi="Helvetica"/>
          <w:spacing w:val="-2"/>
          <w:sz w:val="19"/>
        </w:rPr>
        <w:t>. All the other people went in the water, but I stayed in the boat. I was sitting there while everyone else was swimming. They saw lots of amazing fish under the water. But I didn’t see anything. Even now, I feel really bad about it.</w:t>
      </w:r>
    </w:p>
    <w:p w14:paraId="5F2E24D4" w14:textId="77777777" w:rsidR="006C0BE6" w:rsidRPr="00E2142D" w:rsidRDefault="006C0BE6" w:rsidP="006C0BE6">
      <w:pPr>
        <w:pStyle w:val="09-Wordlist"/>
        <w:tabs>
          <w:tab w:val="left" w:pos="1304"/>
        </w:tabs>
        <w:rPr>
          <w:rFonts w:ascii="Helvetica" w:hAnsi="Helvetica"/>
          <w:spacing w:val="-2"/>
          <w:sz w:val="19"/>
        </w:rPr>
      </w:pPr>
      <w:r w:rsidRPr="00E2142D">
        <w:rPr>
          <w:rFonts w:ascii="Helvetica" w:hAnsi="Helvetica"/>
          <w:spacing w:val="-2"/>
          <w:sz w:val="19"/>
        </w:rPr>
        <w:t xml:space="preserve">Anna </w:t>
      </w:r>
      <w:r w:rsidRPr="00E2142D">
        <w:rPr>
          <w:rFonts w:ascii="Helvetica" w:hAnsi="Helvetica"/>
          <w:spacing w:val="-2"/>
          <w:sz w:val="19"/>
        </w:rPr>
        <w:tab/>
        <w:t>OK, but you shouldn’t feel bad.</w:t>
      </w:r>
    </w:p>
    <w:p w14:paraId="0847C969" w14:textId="77777777" w:rsidR="006C0BE6" w:rsidRPr="00E2142D" w:rsidRDefault="006C0BE6" w:rsidP="006C0BE6">
      <w:pPr>
        <w:pStyle w:val="09-Wordlist"/>
        <w:tabs>
          <w:tab w:val="left" w:pos="1304"/>
        </w:tabs>
        <w:rPr>
          <w:rFonts w:ascii="Helvetica" w:hAnsi="Helvetica"/>
          <w:spacing w:val="-2"/>
          <w:sz w:val="19"/>
        </w:rPr>
      </w:pPr>
      <w:r w:rsidRPr="00E2142D">
        <w:rPr>
          <w:rFonts w:ascii="Helvetica" w:hAnsi="Helvetica"/>
          <w:spacing w:val="-2"/>
          <w:sz w:val="19"/>
        </w:rPr>
        <w:t xml:space="preserve">Ben </w:t>
      </w:r>
      <w:r w:rsidRPr="00E2142D">
        <w:rPr>
          <w:rFonts w:ascii="Helvetica" w:hAnsi="Helvetica"/>
          <w:spacing w:val="-2"/>
          <w:sz w:val="19"/>
        </w:rPr>
        <w:tab/>
        <w:t>Yes, but it’s important to try – even if it’s difficult. Anyway, diving isn’t for me. I want to try snowboarding next!</w:t>
      </w:r>
    </w:p>
    <w:p w14:paraId="4506864E" w14:textId="77777777" w:rsidR="006C0BE6" w:rsidRDefault="006C0BE6" w:rsidP="006C0BE6">
      <w:pPr>
        <w:pStyle w:val="01AHead"/>
        <w:rPr>
          <w:rFonts w:ascii="Helvetica" w:hAnsi="Helvetica"/>
          <w:sz w:val="28"/>
        </w:rPr>
      </w:pPr>
      <w:r>
        <w:rPr>
          <w:rFonts w:ascii="Helvetica" w:hAnsi="Helvetica"/>
          <w:sz w:val="28"/>
        </w:rPr>
        <w:br w:type="page"/>
      </w:r>
    </w:p>
    <w:p w14:paraId="265B2AEA" w14:textId="77777777" w:rsidR="006C0BE6" w:rsidRPr="00E2142D" w:rsidRDefault="006C0BE6" w:rsidP="006C0BE6">
      <w:pPr>
        <w:pStyle w:val="Header2"/>
      </w:pPr>
      <w:r w:rsidRPr="00E2142D">
        <w:lastRenderedPageBreak/>
        <w:t>Skills Test 9</w:t>
      </w:r>
    </w:p>
    <w:p w14:paraId="128A1EEA" w14:textId="77777777" w:rsidR="006C0BE6" w:rsidRPr="00FB6A34" w:rsidRDefault="006C0BE6" w:rsidP="006C0BE6">
      <w:pPr>
        <w:pStyle w:val="03-Rubricafterhead"/>
        <w:tabs>
          <w:tab w:val="left" w:pos="1020"/>
        </w:tabs>
        <w:spacing w:before="0"/>
        <w:ind w:left="1020" w:hanging="1020"/>
        <w:rPr>
          <w:rFonts w:ascii="Helvetica" w:hAnsi="Helvetica"/>
          <w:b/>
          <w:sz w:val="20"/>
        </w:rPr>
      </w:pPr>
      <w:r w:rsidRPr="00FB6A34">
        <w:rPr>
          <w:rFonts w:ascii="Helvetica" w:hAnsi="Helvetica"/>
          <w:b/>
          <w:sz w:val="20"/>
        </w:rPr>
        <w:t>Track 09</w:t>
      </w:r>
    </w:p>
    <w:p w14:paraId="57D0AA8F" w14:textId="2BE4822B" w:rsidR="006C0BE6" w:rsidRPr="00E2142D" w:rsidRDefault="006C0BE6" w:rsidP="006C0BE6">
      <w:pPr>
        <w:pStyle w:val="09-Wordlist"/>
        <w:tabs>
          <w:tab w:val="left" w:pos="1304"/>
        </w:tabs>
        <w:spacing w:before="40"/>
        <w:rPr>
          <w:rFonts w:ascii="Helvetica" w:hAnsi="Helvetica"/>
          <w:spacing w:val="-2"/>
          <w:sz w:val="19"/>
        </w:rPr>
      </w:pPr>
      <w:r w:rsidRPr="00E2142D">
        <w:rPr>
          <w:rFonts w:ascii="Helvetica" w:hAnsi="Helvetica"/>
          <w:spacing w:val="-2"/>
          <w:sz w:val="19"/>
        </w:rPr>
        <w:t xml:space="preserve">Emma   </w:t>
      </w:r>
      <w:r w:rsidRPr="00E2142D">
        <w:rPr>
          <w:rFonts w:ascii="Helvetica" w:hAnsi="Helvetica"/>
          <w:spacing w:val="-2"/>
          <w:sz w:val="19"/>
        </w:rPr>
        <w:tab/>
        <w:t xml:space="preserve">Hey, everyone! Thanks for listening to my podcast. Today, I’m going to be interviewing my </w:t>
      </w:r>
      <w:r>
        <w:rPr>
          <w:rFonts w:ascii="Helvetica" w:hAnsi="Helvetica"/>
          <w:spacing w:val="-2"/>
          <w:sz w:val="19"/>
        </w:rPr>
        <w:t>U</w:t>
      </w:r>
      <w:r w:rsidRPr="00E2142D">
        <w:rPr>
          <w:rFonts w:ascii="Helvetica" w:hAnsi="Helvetica"/>
          <w:spacing w:val="-2"/>
          <w:sz w:val="19"/>
        </w:rPr>
        <w:t>ncle T</w:t>
      </w:r>
      <w:r>
        <w:rPr>
          <w:rFonts w:ascii="Helvetica" w:hAnsi="Helvetica"/>
          <w:spacing w:val="-2"/>
          <w:sz w:val="19"/>
        </w:rPr>
        <w:t>o</w:t>
      </w:r>
      <w:r w:rsidRPr="00E2142D">
        <w:rPr>
          <w:rFonts w:ascii="Helvetica" w:hAnsi="Helvetica"/>
          <w:spacing w:val="-2"/>
          <w:sz w:val="19"/>
        </w:rPr>
        <w:t>m about an amazing place that he went to. Now, usually, when I think about somewhere I’d like to go, I imagine somewhere nice and sunny. I like warm places</w:t>
      </w:r>
      <w:r w:rsidR="0071609C">
        <w:rPr>
          <w:rFonts w:ascii="Helvetica" w:hAnsi="Helvetica"/>
          <w:spacing w:val="-2"/>
          <w:sz w:val="19"/>
        </w:rPr>
        <w:t>,</w:t>
      </w:r>
      <w:r w:rsidRPr="00E2142D">
        <w:rPr>
          <w:rFonts w:ascii="Helvetica" w:hAnsi="Helvetica"/>
          <w:spacing w:val="-2"/>
          <w:sz w:val="19"/>
        </w:rPr>
        <w:t xml:space="preserve"> and for me, there’s nothing worse than spending time in cold weather. But, Uncle T</w:t>
      </w:r>
      <w:r>
        <w:rPr>
          <w:rFonts w:ascii="Helvetica" w:hAnsi="Helvetica"/>
          <w:spacing w:val="-2"/>
          <w:sz w:val="19"/>
        </w:rPr>
        <w:t>o</w:t>
      </w:r>
      <w:r w:rsidRPr="00E2142D">
        <w:rPr>
          <w:rFonts w:ascii="Helvetica" w:hAnsi="Helvetica"/>
          <w:spacing w:val="-2"/>
          <w:sz w:val="19"/>
        </w:rPr>
        <w:t>m, you went somewhere really cold?</w:t>
      </w:r>
    </w:p>
    <w:p w14:paraId="7B2C0896" w14:textId="77777777" w:rsidR="006C0BE6" w:rsidRPr="00E2142D" w:rsidRDefault="006C0BE6" w:rsidP="006C0BE6">
      <w:pPr>
        <w:pStyle w:val="09-Wordlist"/>
        <w:tabs>
          <w:tab w:val="left" w:pos="1304"/>
        </w:tabs>
        <w:spacing w:before="40"/>
        <w:rPr>
          <w:rFonts w:ascii="Helvetica" w:hAnsi="Helvetica"/>
          <w:spacing w:val="-2"/>
          <w:sz w:val="19"/>
        </w:rPr>
      </w:pPr>
      <w:r w:rsidRPr="00E2142D">
        <w:rPr>
          <w:rFonts w:ascii="Helvetica" w:hAnsi="Helvetica"/>
          <w:spacing w:val="-2"/>
          <w:sz w:val="19"/>
        </w:rPr>
        <w:t>T</w:t>
      </w:r>
      <w:r>
        <w:rPr>
          <w:rFonts w:ascii="Helvetica" w:hAnsi="Helvetica"/>
          <w:spacing w:val="-2"/>
          <w:sz w:val="19"/>
        </w:rPr>
        <w:t>o</w:t>
      </w:r>
      <w:r w:rsidRPr="00E2142D">
        <w:rPr>
          <w:rFonts w:ascii="Helvetica" w:hAnsi="Helvetica"/>
          <w:spacing w:val="-2"/>
          <w:sz w:val="19"/>
        </w:rPr>
        <w:t xml:space="preserve">m   </w:t>
      </w:r>
      <w:r w:rsidRPr="00E2142D">
        <w:rPr>
          <w:rFonts w:ascii="Helvetica" w:hAnsi="Helvetica"/>
          <w:spacing w:val="-2"/>
          <w:sz w:val="19"/>
        </w:rPr>
        <w:tab/>
        <w:t>Yes. Freezing, in fact. And completely dark. You won’t believe it, but I slept in the coldest hotel in the world.</w:t>
      </w:r>
    </w:p>
    <w:p w14:paraId="63525E1F" w14:textId="77777777" w:rsidR="006C0BE6" w:rsidRPr="00E2142D" w:rsidRDefault="006C0BE6" w:rsidP="006C0BE6">
      <w:pPr>
        <w:pStyle w:val="09-Wordlist"/>
        <w:tabs>
          <w:tab w:val="left" w:pos="1304"/>
        </w:tabs>
        <w:spacing w:before="40"/>
        <w:rPr>
          <w:rFonts w:ascii="Helvetica" w:hAnsi="Helvetica"/>
          <w:spacing w:val="-2"/>
          <w:sz w:val="19"/>
        </w:rPr>
      </w:pPr>
      <w:r w:rsidRPr="00E2142D">
        <w:rPr>
          <w:rFonts w:ascii="Helvetica" w:hAnsi="Helvetica"/>
          <w:spacing w:val="-2"/>
          <w:sz w:val="19"/>
        </w:rPr>
        <w:t xml:space="preserve">Emma  </w:t>
      </w:r>
      <w:r w:rsidRPr="00E2142D">
        <w:rPr>
          <w:rFonts w:ascii="Helvetica" w:hAnsi="Helvetica"/>
          <w:spacing w:val="-2"/>
          <w:sz w:val="19"/>
        </w:rPr>
        <w:tab/>
        <w:t>Sounds terrible!</w:t>
      </w:r>
    </w:p>
    <w:p w14:paraId="69F1C05F" w14:textId="77777777" w:rsidR="006C0BE6" w:rsidRPr="00E2142D" w:rsidRDefault="006C0BE6" w:rsidP="006C0BE6">
      <w:pPr>
        <w:pStyle w:val="09-Wordlist"/>
        <w:tabs>
          <w:tab w:val="left" w:pos="1304"/>
        </w:tabs>
        <w:spacing w:before="40"/>
        <w:rPr>
          <w:rFonts w:ascii="Helvetica" w:hAnsi="Helvetica"/>
          <w:spacing w:val="-2"/>
          <w:sz w:val="19"/>
        </w:rPr>
      </w:pPr>
      <w:r w:rsidRPr="00E2142D">
        <w:rPr>
          <w:rFonts w:ascii="Helvetica" w:hAnsi="Helvetica"/>
          <w:spacing w:val="-2"/>
          <w:sz w:val="19"/>
        </w:rPr>
        <w:t>T</w:t>
      </w:r>
      <w:r>
        <w:rPr>
          <w:rFonts w:ascii="Helvetica" w:hAnsi="Helvetica"/>
          <w:spacing w:val="-2"/>
          <w:sz w:val="19"/>
        </w:rPr>
        <w:t>o</w:t>
      </w:r>
      <w:r w:rsidRPr="00E2142D">
        <w:rPr>
          <w:rFonts w:ascii="Helvetica" w:hAnsi="Helvetica"/>
          <w:spacing w:val="-2"/>
          <w:sz w:val="19"/>
        </w:rPr>
        <w:t xml:space="preserve">m  </w:t>
      </w:r>
      <w:r w:rsidRPr="00E2142D">
        <w:rPr>
          <w:rFonts w:ascii="Helvetica" w:hAnsi="Helvetica"/>
          <w:spacing w:val="-2"/>
          <w:sz w:val="19"/>
        </w:rPr>
        <w:tab/>
        <w:t xml:space="preserve">No, it was amazing. It was in Sweden, in a place called </w:t>
      </w:r>
      <w:proofErr w:type="spellStart"/>
      <w:r w:rsidRPr="00E2142D">
        <w:rPr>
          <w:rFonts w:ascii="Helvetica" w:hAnsi="Helvetica"/>
          <w:spacing w:val="-2"/>
          <w:sz w:val="19"/>
        </w:rPr>
        <w:t>Jukkasjärvi</w:t>
      </w:r>
      <w:proofErr w:type="spellEnd"/>
      <w:r w:rsidRPr="00E2142D">
        <w:rPr>
          <w:rFonts w:ascii="Helvetica" w:hAnsi="Helvetica"/>
          <w:spacing w:val="-2"/>
          <w:sz w:val="19"/>
        </w:rPr>
        <w:t>.</w:t>
      </w:r>
    </w:p>
    <w:p w14:paraId="7A6DF90A" w14:textId="77777777" w:rsidR="006C0BE6" w:rsidRPr="00E2142D" w:rsidRDefault="006C0BE6" w:rsidP="006C0BE6">
      <w:pPr>
        <w:pStyle w:val="09-Wordlist"/>
        <w:tabs>
          <w:tab w:val="left" w:pos="1304"/>
        </w:tabs>
        <w:spacing w:before="40"/>
        <w:rPr>
          <w:rFonts w:ascii="Helvetica" w:hAnsi="Helvetica"/>
          <w:spacing w:val="-2"/>
          <w:sz w:val="19"/>
        </w:rPr>
      </w:pPr>
      <w:r w:rsidRPr="00E2142D">
        <w:rPr>
          <w:rFonts w:ascii="Helvetica" w:hAnsi="Helvetica"/>
          <w:spacing w:val="-2"/>
          <w:sz w:val="19"/>
        </w:rPr>
        <w:t xml:space="preserve">Emma  </w:t>
      </w:r>
      <w:r w:rsidRPr="00E2142D">
        <w:rPr>
          <w:rFonts w:ascii="Helvetica" w:hAnsi="Helvetica"/>
          <w:spacing w:val="-2"/>
          <w:sz w:val="19"/>
        </w:rPr>
        <w:tab/>
        <w:t>Is that a city? Is it nice?</w:t>
      </w:r>
    </w:p>
    <w:p w14:paraId="67F7F07D" w14:textId="77777777" w:rsidR="006C0BE6" w:rsidRPr="00E2142D" w:rsidRDefault="006C0BE6" w:rsidP="006C0BE6">
      <w:pPr>
        <w:pStyle w:val="09-Wordlist"/>
        <w:tabs>
          <w:tab w:val="left" w:pos="1304"/>
        </w:tabs>
        <w:spacing w:before="40"/>
        <w:rPr>
          <w:rFonts w:ascii="Helvetica" w:hAnsi="Helvetica"/>
          <w:spacing w:val="-2"/>
          <w:sz w:val="19"/>
        </w:rPr>
      </w:pPr>
      <w:r w:rsidRPr="00E2142D">
        <w:rPr>
          <w:rFonts w:ascii="Helvetica" w:hAnsi="Helvetica"/>
          <w:spacing w:val="-2"/>
          <w:sz w:val="19"/>
        </w:rPr>
        <w:t>T</w:t>
      </w:r>
      <w:r>
        <w:rPr>
          <w:rFonts w:ascii="Helvetica" w:hAnsi="Helvetica"/>
          <w:spacing w:val="-2"/>
          <w:sz w:val="19"/>
        </w:rPr>
        <w:t>o</w:t>
      </w:r>
      <w:r w:rsidRPr="00E2142D">
        <w:rPr>
          <w:rFonts w:ascii="Helvetica" w:hAnsi="Helvetica"/>
          <w:spacing w:val="-2"/>
          <w:sz w:val="19"/>
        </w:rPr>
        <w:t xml:space="preserve">m   </w:t>
      </w:r>
      <w:r w:rsidRPr="00E2142D">
        <w:rPr>
          <w:rFonts w:ascii="Helvetica" w:hAnsi="Helvetica"/>
          <w:spacing w:val="-2"/>
          <w:sz w:val="19"/>
        </w:rPr>
        <w:tab/>
        <w:t xml:space="preserve">It’s a really small village, and to be honest, </w:t>
      </w:r>
      <w:r>
        <w:rPr>
          <w:rFonts w:ascii="Helvetica" w:hAnsi="Helvetica"/>
          <w:spacing w:val="-2"/>
          <w:sz w:val="19"/>
        </w:rPr>
        <w:t>I have</w:t>
      </w:r>
      <w:r w:rsidRPr="00E2142D">
        <w:rPr>
          <w:rFonts w:ascii="Helvetica" w:hAnsi="Helvetica"/>
          <w:spacing w:val="-2"/>
          <w:sz w:val="19"/>
        </w:rPr>
        <w:t xml:space="preserve"> no idea how nice it is. It was completely dark when I was there, because it was in the middle of winter. It’s the darkest time of the year, and the sun never rises. </w:t>
      </w:r>
    </w:p>
    <w:p w14:paraId="2DD1CEFE" w14:textId="77777777" w:rsidR="006C0BE6" w:rsidRPr="00E2142D" w:rsidRDefault="006C0BE6" w:rsidP="006C0BE6">
      <w:pPr>
        <w:pStyle w:val="09-Wordlist"/>
        <w:tabs>
          <w:tab w:val="left" w:pos="1304"/>
        </w:tabs>
        <w:spacing w:before="40"/>
        <w:rPr>
          <w:rFonts w:ascii="Helvetica" w:hAnsi="Helvetica"/>
          <w:spacing w:val="-2"/>
          <w:sz w:val="19"/>
        </w:rPr>
      </w:pPr>
      <w:r w:rsidRPr="00E2142D">
        <w:rPr>
          <w:rFonts w:ascii="Helvetica" w:hAnsi="Helvetica"/>
          <w:spacing w:val="-2"/>
          <w:sz w:val="19"/>
        </w:rPr>
        <w:t xml:space="preserve">Emma   </w:t>
      </w:r>
      <w:r w:rsidRPr="00E2142D">
        <w:rPr>
          <w:rFonts w:ascii="Helvetica" w:hAnsi="Helvetica"/>
          <w:spacing w:val="-2"/>
          <w:sz w:val="19"/>
        </w:rPr>
        <w:tab/>
        <w:t>Hmm, are you sure this was a good idea?</w:t>
      </w:r>
    </w:p>
    <w:p w14:paraId="64FEA91C" w14:textId="2ACEA828" w:rsidR="006C0BE6" w:rsidRPr="00E2142D" w:rsidRDefault="006C0BE6" w:rsidP="006C0BE6">
      <w:pPr>
        <w:pStyle w:val="09-Wordlist"/>
        <w:tabs>
          <w:tab w:val="left" w:pos="1304"/>
        </w:tabs>
        <w:spacing w:before="40"/>
        <w:rPr>
          <w:rFonts w:ascii="Helvetica" w:hAnsi="Helvetica"/>
          <w:spacing w:val="-2"/>
          <w:sz w:val="19"/>
        </w:rPr>
      </w:pPr>
      <w:r w:rsidRPr="00E2142D">
        <w:rPr>
          <w:rFonts w:ascii="Helvetica" w:hAnsi="Helvetica"/>
          <w:spacing w:val="-2"/>
          <w:sz w:val="19"/>
        </w:rPr>
        <w:t>T</w:t>
      </w:r>
      <w:r>
        <w:rPr>
          <w:rFonts w:ascii="Helvetica" w:hAnsi="Helvetica"/>
          <w:spacing w:val="-2"/>
          <w:sz w:val="19"/>
        </w:rPr>
        <w:t>o</w:t>
      </w:r>
      <w:r w:rsidRPr="00E2142D">
        <w:rPr>
          <w:rFonts w:ascii="Helvetica" w:hAnsi="Helvetica"/>
          <w:spacing w:val="-2"/>
          <w:sz w:val="19"/>
        </w:rPr>
        <w:t xml:space="preserve">m   </w:t>
      </w:r>
      <w:r w:rsidRPr="00E2142D">
        <w:rPr>
          <w:rFonts w:ascii="Helvetica" w:hAnsi="Helvetica"/>
          <w:spacing w:val="-2"/>
          <w:sz w:val="19"/>
        </w:rPr>
        <w:tab/>
      </w:r>
      <w:proofErr w:type="spellStart"/>
      <w:r w:rsidRPr="00E2142D">
        <w:rPr>
          <w:rFonts w:ascii="Helvetica" w:hAnsi="Helvetica"/>
          <w:spacing w:val="-2"/>
          <w:sz w:val="19"/>
        </w:rPr>
        <w:t>Haha</w:t>
      </w:r>
      <w:proofErr w:type="spellEnd"/>
      <w:r w:rsidRPr="00E2142D">
        <w:rPr>
          <w:rFonts w:ascii="Helvetica" w:hAnsi="Helvetica"/>
          <w:spacing w:val="-2"/>
          <w:sz w:val="19"/>
        </w:rPr>
        <w:t>, it was fantastic. Well, there’s a lake or a river in this village, and every year, when the temperature gets colder and colder, the river freezes. And they cut blocks of ice from the river and build it into a hotel.</w:t>
      </w:r>
    </w:p>
    <w:p w14:paraId="18AA71EA" w14:textId="77777777" w:rsidR="006C0BE6" w:rsidRPr="00E2142D" w:rsidRDefault="006C0BE6" w:rsidP="006C0BE6">
      <w:pPr>
        <w:pStyle w:val="09-Wordlist"/>
        <w:tabs>
          <w:tab w:val="left" w:pos="1304"/>
        </w:tabs>
        <w:spacing w:before="40"/>
        <w:rPr>
          <w:rFonts w:ascii="Helvetica" w:hAnsi="Helvetica"/>
          <w:spacing w:val="-2"/>
          <w:sz w:val="19"/>
        </w:rPr>
      </w:pPr>
      <w:r w:rsidRPr="00E2142D">
        <w:rPr>
          <w:rFonts w:ascii="Helvetica" w:hAnsi="Helvetica"/>
          <w:spacing w:val="-2"/>
          <w:sz w:val="19"/>
        </w:rPr>
        <w:t xml:space="preserve">Emma   </w:t>
      </w:r>
      <w:r w:rsidRPr="00E2142D">
        <w:rPr>
          <w:rFonts w:ascii="Helvetica" w:hAnsi="Helvetica"/>
          <w:spacing w:val="-2"/>
          <w:sz w:val="19"/>
        </w:rPr>
        <w:tab/>
        <w:t>Only from ice? You mean, all the bedrooms, and everything?</w:t>
      </w:r>
    </w:p>
    <w:p w14:paraId="5DE0D035" w14:textId="77777777" w:rsidR="006C0BE6" w:rsidRPr="00E2142D" w:rsidRDefault="006C0BE6" w:rsidP="006C0BE6">
      <w:pPr>
        <w:pStyle w:val="09-Wordlist"/>
        <w:tabs>
          <w:tab w:val="left" w:pos="1304"/>
        </w:tabs>
        <w:spacing w:before="40"/>
        <w:rPr>
          <w:rFonts w:ascii="Helvetica" w:hAnsi="Helvetica"/>
          <w:spacing w:val="-2"/>
          <w:sz w:val="19"/>
        </w:rPr>
      </w:pPr>
      <w:r w:rsidRPr="00E2142D">
        <w:rPr>
          <w:rFonts w:ascii="Helvetica" w:hAnsi="Helvetica"/>
          <w:spacing w:val="-2"/>
          <w:sz w:val="19"/>
        </w:rPr>
        <w:t>T</w:t>
      </w:r>
      <w:r>
        <w:rPr>
          <w:rFonts w:ascii="Helvetica" w:hAnsi="Helvetica"/>
          <w:spacing w:val="-2"/>
          <w:sz w:val="19"/>
        </w:rPr>
        <w:t>o</w:t>
      </w:r>
      <w:r w:rsidRPr="00E2142D">
        <w:rPr>
          <w:rFonts w:ascii="Helvetica" w:hAnsi="Helvetica"/>
          <w:spacing w:val="-2"/>
          <w:sz w:val="19"/>
        </w:rPr>
        <w:t xml:space="preserve">m   </w:t>
      </w:r>
      <w:r w:rsidRPr="00E2142D">
        <w:rPr>
          <w:rFonts w:ascii="Helvetica" w:hAnsi="Helvetica"/>
          <w:spacing w:val="-2"/>
          <w:sz w:val="19"/>
        </w:rPr>
        <w:tab/>
        <w:t>Yes, and all the furniture. Even the beds and chairs are made of ice. It’s incredibly beautiful, actually.</w:t>
      </w:r>
    </w:p>
    <w:p w14:paraId="14A075EC" w14:textId="77777777" w:rsidR="006C0BE6" w:rsidRPr="00E2142D" w:rsidRDefault="006C0BE6" w:rsidP="006C0BE6">
      <w:pPr>
        <w:pStyle w:val="09-Wordlist"/>
        <w:tabs>
          <w:tab w:val="left" w:pos="1304"/>
        </w:tabs>
        <w:spacing w:before="40"/>
        <w:rPr>
          <w:rFonts w:ascii="Helvetica" w:hAnsi="Helvetica"/>
          <w:spacing w:val="-2"/>
          <w:sz w:val="19"/>
        </w:rPr>
      </w:pPr>
      <w:r w:rsidRPr="00E2142D">
        <w:rPr>
          <w:rFonts w:ascii="Helvetica" w:hAnsi="Helvetica"/>
          <w:spacing w:val="-2"/>
          <w:sz w:val="19"/>
        </w:rPr>
        <w:t xml:space="preserve">Emma   </w:t>
      </w:r>
      <w:r w:rsidRPr="00E2142D">
        <w:rPr>
          <w:rFonts w:ascii="Helvetica" w:hAnsi="Helvetica"/>
          <w:spacing w:val="-2"/>
          <w:sz w:val="19"/>
        </w:rPr>
        <w:tab/>
        <w:t>But isn’t it … too cold to sleep on ice?</w:t>
      </w:r>
    </w:p>
    <w:p w14:paraId="6AD88B17" w14:textId="77777777" w:rsidR="006C0BE6" w:rsidRPr="00E2142D" w:rsidRDefault="006C0BE6" w:rsidP="006C0BE6">
      <w:pPr>
        <w:pStyle w:val="09-Wordlist"/>
        <w:tabs>
          <w:tab w:val="left" w:pos="1304"/>
        </w:tabs>
        <w:spacing w:before="40"/>
        <w:rPr>
          <w:rFonts w:ascii="Helvetica" w:hAnsi="Helvetica"/>
          <w:spacing w:val="-2"/>
          <w:sz w:val="19"/>
        </w:rPr>
      </w:pPr>
      <w:r w:rsidRPr="00E2142D">
        <w:rPr>
          <w:rFonts w:ascii="Helvetica" w:hAnsi="Helvetica"/>
          <w:spacing w:val="-2"/>
          <w:sz w:val="19"/>
        </w:rPr>
        <w:t>T</w:t>
      </w:r>
      <w:r>
        <w:rPr>
          <w:rFonts w:ascii="Helvetica" w:hAnsi="Helvetica"/>
          <w:spacing w:val="-2"/>
          <w:sz w:val="19"/>
        </w:rPr>
        <w:t>o</w:t>
      </w:r>
      <w:r w:rsidRPr="00E2142D">
        <w:rPr>
          <w:rFonts w:ascii="Helvetica" w:hAnsi="Helvetica"/>
          <w:spacing w:val="-2"/>
          <w:sz w:val="19"/>
        </w:rPr>
        <w:t xml:space="preserve">m  </w:t>
      </w:r>
      <w:r w:rsidRPr="00E2142D">
        <w:rPr>
          <w:rFonts w:ascii="Helvetica" w:hAnsi="Helvetica"/>
          <w:spacing w:val="-2"/>
          <w:sz w:val="19"/>
        </w:rPr>
        <w:tab/>
        <w:t xml:space="preserve">Surprisingly, no. You have </w:t>
      </w:r>
      <w:r>
        <w:rPr>
          <w:rFonts w:ascii="Helvetica" w:hAnsi="Helvetica"/>
          <w:spacing w:val="-2"/>
          <w:sz w:val="19"/>
        </w:rPr>
        <w:t>lots</w:t>
      </w:r>
      <w:r w:rsidRPr="00E2142D">
        <w:rPr>
          <w:rFonts w:ascii="Helvetica" w:hAnsi="Helvetica"/>
          <w:spacing w:val="-2"/>
          <w:sz w:val="19"/>
        </w:rPr>
        <w:t xml:space="preserve"> of warm blankets to </w:t>
      </w:r>
      <w:r>
        <w:rPr>
          <w:rFonts w:ascii="Helvetica" w:hAnsi="Helvetica"/>
          <w:spacing w:val="-2"/>
          <w:sz w:val="19"/>
        </w:rPr>
        <w:t>keep</w:t>
      </w:r>
      <w:r w:rsidRPr="00E2142D">
        <w:rPr>
          <w:rFonts w:ascii="Helvetica" w:hAnsi="Helvetica"/>
          <w:spacing w:val="-2"/>
          <w:sz w:val="19"/>
        </w:rPr>
        <w:t xml:space="preserve"> you </w:t>
      </w:r>
      <w:r>
        <w:rPr>
          <w:rFonts w:ascii="Helvetica" w:hAnsi="Helvetica"/>
          <w:spacing w:val="-2"/>
          <w:sz w:val="19"/>
        </w:rPr>
        <w:t xml:space="preserve">from </w:t>
      </w:r>
      <w:r w:rsidRPr="00E2142D">
        <w:rPr>
          <w:rFonts w:ascii="Helvetica" w:hAnsi="Helvetica"/>
          <w:spacing w:val="-2"/>
          <w:sz w:val="19"/>
        </w:rPr>
        <w:t>getting too cold. I think it was the first, and it’s the biggest ice hotel in the world. But you can only see it in the winter. Every spring, when the weather gets warmer, the hotel melts and disappears, like it was never there.</w:t>
      </w:r>
    </w:p>
    <w:p w14:paraId="105CDF94" w14:textId="77777777" w:rsidR="006C0BE6" w:rsidRPr="00E2142D" w:rsidRDefault="006C0BE6" w:rsidP="006C0BE6">
      <w:pPr>
        <w:pStyle w:val="09-Wordlist"/>
        <w:tabs>
          <w:tab w:val="left" w:pos="1304"/>
        </w:tabs>
        <w:spacing w:before="40"/>
        <w:rPr>
          <w:rFonts w:ascii="Helvetica" w:hAnsi="Helvetica"/>
          <w:spacing w:val="-2"/>
          <w:sz w:val="19"/>
        </w:rPr>
      </w:pPr>
      <w:r w:rsidRPr="00E2142D">
        <w:rPr>
          <w:rFonts w:ascii="Helvetica" w:hAnsi="Helvetica"/>
          <w:spacing w:val="-2"/>
          <w:sz w:val="19"/>
        </w:rPr>
        <w:t xml:space="preserve">Emma    </w:t>
      </w:r>
      <w:r w:rsidRPr="00E2142D">
        <w:rPr>
          <w:rFonts w:ascii="Helvetica" w:hAnsi="Helvetica"/>
          <w:spacing w:val="-2"/>
          <w:sz w:val="19"/>
        </w:rPr>
        <w:tab/>
        <w:t xml:space="preserve">Wow. That sounds amazing! How can people get there? </w:t>
      </w:r>
    </w:p>
    <w:p w14:paraId="55F9EBBC" w14:textId="77777777" w:rsidR="006C0BE6" w:rsidRPr="00E2142D" w:rsidRDefault="006C0BE6" w:rsidP="006C0BE6">
      <w:pPr>
        <w:pStyle w:val="09-Wordlist"/>
        <w:tabs>
          <w:tab w:val="left" w:pos="1304"/>
        </w:tabs>
        <w:spacing w:before="40"/>
        <w:rPr>
          <w:rFonts w:ascii="Helvetica" w:hAnsi="Helvetica"/>
          <w:spacing w:val="-2"/>
          <w:sz w:val="19"/>
        </w:rPr>
      </w:pPr>
      <w:r w:rsidRPr="00E2142D">
        <w:rPr>
          <w:rFonts w:ascii="Helvetica" w:hAnsi="Helvetica"/>
          <w:spacing w:val="-2"/>
          <w:sz w:val="19"/>
        </w:rPr>
        <w:t>T</w:t>
      </w:r>
      <w:r>
        <w:rPr>
          <w:rFonts w:ascii="Helvetica" w:hAnsi="Helvetica"/>
          <w:spacing w:val="-2"/>
          <w:sz w:val="19"/>
        </w:rPr>
        <w:t>o</w:t>
      </w:r>
      <w:r w:rsidRPr="00E2142D">
        <w:rPr>
          <w:rFonts w:ascii="Helvetica" w:hAnsi="Helvetica"/>
          <w:spacing w:val="-2"/>
          <w:sz w:val="19"/>
        </w:rPr>
        <w:t xml:space="preserve">m    </w:t>
      </w:r>
      <w:r w:rsidRPr="00E2142D">
        <w:rPr>
          <w:rFonts w:ascii="Helvetica" w:hAnsi="Helvetica"/>
          <w:spacing w:val="-2"/>
          <w:sz w:val="19"/>
        </w:rPr>
        <w:tab/>
        <w:t>Well, it’s in the north</w:t>
      </w:r>
      <w:r>
        <w:rPr>
          <w:rFonts w:ascii="Helvetica" w:hAnsi="Helvetica"/>
          <w:spacing w:val="-2"/>
          <w:sz w:val="19"/>
        </w:rPr>
        <w:t>ernmost part</w:t>
      </w:r>
      <w:r w:rsidRPr="00E2142D">
        <w:rPr>
          <w:rFonts w:ascii="Helvetica" w:hAnsi="Helvetica"/>
          <w:spacing w:val="-2"/>
          <w:sz w:val="19"/>
        </w:rPr>
        <w:t xml:space="preserve"> of Sweden. I took a train there, from Stockholm in the south, and it’s the f</w:t>
      </w:r>
      <w:r>
        <w:rPr>
          <w:rFonts w:ascii="Helvetica" w:hAnsi="Helvetica"/>
          <w:spacing w:val="-2"/>
          <w:sz w:val="19"/>
        </w:rPr>
        <w:t>u</w:t>
      </w:r>
      <w:r w:rsidRPr="00E2142D">
        <w:rPr>
          <w:rFonts w:ascii="Helvetica" w:hAnsi="Helvetica"/>
          <w:spacing w:val="-2"/>
          <w:sz w:val="19"/>
        </w:rPr>
        <w:t xml:space="preserve">rthest place you can travel to by train. You have to go through </w:t>
      </w:r>
      <w:r>
        <w:rPr>
          <w:rFonts w:ascii="Helvetica" w:hAnsi="Helvetica"/>
          <w:spacing w:val="-2"/>
          <w:sz w:val="19"/>
        </w:rPr>
        <w:t>miles</w:t>
      </w:r>
      <w:r w:rsidRPr="00E2142D">
        <w:rPr>
          <w:rFonts w:ascii="Helvetica" w:hAnsi="Helvetica"/>
          <w:spacing w:val="-2"/>
          <w:sz w:val="19"/>
        </w:rPr>
        <w:t xml:space="preserve"> and </w:t>
      </w:r>
      <w:r>
        <w:rPr>
          <w:rFonts w:ascii="Helvetica" w:hAnsi="Helvetica"/>
          <w:spacing w:val="-2"/>
          <w:sz w:val="19"/>
        </w:rPr>
        <w:t>miles</w:t>
      </w:r>
      <w:r w:rsidRPr="00E2142D">
        <w:rPr>
          <w:rFonts w:ascii="Helvetica" w:hAnsi="Helvetica"/>
          <w:spacing w:val="-2"/>
          <w:sz w:val="19"/>
        </w:rPr>
        <w:t xml:space="preserve"> of empty forest. You don’t even see small towns. It really felt like the end of the world, but it was an amazing experience.</w:t>
      </w:r>
    </w:p>
    <w:p w14:paraId="6FD56343" w14:textId="77777777" w:rsidR="006C0BE6" w:rsidRPr="00E2142D" w:rsidRDefault="006C0BE6" w:rsidP="006C0BE6">
      <w:pPr>
        <w:pStyle w:val="Header2"/>
      </w:pPr>
      <w:r w:rsidRPr="00E2142D">
        <w:t>Skills Test 10</w:t>
      </w:r>
    </w:p>
    <w:p w14:paraId="684DE49E" w14:textId="77777777" w:rsidR="006C0BE6" w:rsidRPr="00FB6A34" w:rsidRDefault="006C0BE6" w:rsidP="006C0BE6">
      <w:pPr>
        <w:pStyle w:val="03-Rubricafterhead"/>
        <w:tabs>
          <w:tab w:val="left" w:pos="1020"/>
        </w:tabs>
        <w:spacing w:before="0"/>
        <w:ind w:left="1020" w:hanging="1020"/>
        <w:rPr>
          <w:rFonts w:ascii="Helvetica" w:hAnsi="Helvetica"/>
          <w:b/>
          <w:sz w:val="20"/>
        </w:rPr>
      </w:pPr>
      <w:r w:rsidRPr="00FB6A34">
        <w:rPr>
          <w:rFonts w:ascii="Helvetica" w:hAnsi="Helvetica"/>
          <w:b/>
          <w:sz w:val="20"/>
        </w:rPr>
        <w:t>Track 10</w:t>
      </w:r>
    </w:p>
    <w:p w14:paraId="0F48752A" w14:textId="77777777" w:rsidR="006C0BE6" w:rsidRPr="00E2142D" w:rsidRDefault="006C0BE6" w:rsidP="006C0BE6">
      <w:pPr>
        <w:pStyle w:val="09-Wordlist"/>
        <w:tabs>
          <w:tab w:val="left" w:pos="1304"/>
        </w:tabs>
        <w:spacing w:before="0"/>
        <w:rPr>
          <w:rFonts w:ascii="Helvetica" w:hAnsi="Helvetica"/>
          <w:spacing w:val="-2"/>
          <w:sz w:val="19"/>
        </w:rPr>
      </w:pPr>
      <w:r w:rsidRPr="00E2142D">
        <w:rPr>
          <w:rFonts w:ascii="Helvetica" w:hAnsi="Helvetica"/>
          <w:spacing w:val="-2"/>
          <w:sz w:val="19"/>
        </w:rPr>
        <w:t xml:space="preserve">Lizzie  </w:t>
      </w:r>
      <w:r w:rsidRPr="00E2142D">
        <w:rPr>
          <w:rFonts w:ascii="Helvetica" w:hAnsi="Helvetica"/>
          <w:spacing w:val="-2"/>
          <w:sz w:val="19"/>
        </w:rPr>
        <w:tab/>
        <w:t>Hey, Paul. What are you doing tomorrow after school?</w:t>
      </w:r>
    </w:p>
    <w:p w14:paraId="69C39815" w14:textId="77777777" w:rsidR="006C0BE6" w:rsidRPr="00E2142D" w:rsidRDefault="006C0BE6" w:rsidP="006C0BE6">
      <w:pPr>
        <w:pStyle w:val="09-Wordlist"/>
        <w:tabs>
          <w:tab w:val="left" w:pos="1304"/>
        </w:tabs>
        <w:spacing w:before="0"/>
        <w:rPr>
          <w:rFonts w:ascii="Helvetica" w:hAnsi="Helvetica"/>
          <w:spacing w:val="-2"/>
          <w:sz w:val="19"/>
        </w:rPr>
      </w:pPr>
      <w:r w:rsidRPr="00E2142D">
        <w:rPr>
          <w:rFonts w:ascii="Helvetica" w:hAnsi="Helvetica"/>
          <w:spacing w:val="-2"/>
          <w:sz w:val="19"/>
        </w:rPr>
        <w:t xml:space="preserve">Paul </w:t>
      </w:r>
      <w:r w:rsidRPr="00E2142D">
        <w:rPr>
          <w:rFonts w:ascii="Helvetica" w:hAnsi="Helvetica"/>
          <w:spacing w:val="-2"/>
          <w:sz w:val="19"/>
        </w:rPr>
        <w:tab/>
        <w:t>I don’t know. Why?</w:t>
      </w:r>
    </w:p>
    <w:p w14:paraId="0FAE56F1" w14:textId="77777777" w:rsidR="006C0BE6" w:rsidRPr="00E2142D" w:rsidRDefault="006C0BE6" w:rsidP="006C0BE6">
      <w:pPr>
        <w:pStyle w:val="09-Wordlist"/>
        <w:tabs>
          <w:tab w:val="left" w:pos="1304"/>
        </w:tabs>
        <w:spacing w:before="0"/>
        <w:rPr>
          <w:rFonts w:ascii="Helvetica" w:hAnsi="Helvetica"/>
          <w:spacing w:val="-2"/>
          <w:sz w:val="19"/>
        </w:rPr>
      </w:pPr>
      <w:r w:rsidRPr="00E2142D">
        <w:rPr>
          <w:rFonts w:ascii="Helvetica" w:hAnsi="Helvetica"/>
          <w:spacing w:val="-2"/>
          <w:sz w:val="19"/>
        </w:rPr>
        <w:t xml:space="preserve">Lizzie </w:t>
      </w:r>
      <w:r w:rsidRPr="00E2142D">
        <w:rPr>
          <w:rFonts w:ascii="Helvetica" w:hAnsi="Helvetica"/>
          <w:spacing w:val="-2"/>
          <w:sz w:val="19"/>
        </w:rPr>
        <w:tab/>
        <w:t>Can you help me with something?</w:t>
      </w:r>
    </w:p>
    <w:p w14:paraId="2E4A11F3" w14:textId="77777777" w:rsidR="006C0BE6" w:rsidRPr="00E2142D" w:rsidRDefault="006C0BE6" w:rsidP="006C0BE6">
      <w:pPr>
        <w:pStyle w:val="09-Wordlist"/>
        <w:tabs>
          <w:tab w:val="left" w:pos="1304"/>
        </w:tabs>
        <w:spacing w:before="0"/>
        <w:rPr>
          <w:rFonts w:ascii="Helvetica" w:hAnsi="Helvetica"/>
          <w:spacing w:val="-2"/>
          <w:sz w:val="19"/>
        </w:rPr>
      </w:pPr>
      <w:r w:rsidRPr="00E2142D">
        <w:rPr>
          <w:rFonts w:ascii="Helvetica" w:hAnsi="Helvetica"/>
          <w:spacing w:val="-2"/>
          <w:sz w:val="19"/>
        </w:rPr>
        <w:t xml:space="preserve">Paul </w:t>
      </w:r>
      <w:r w:rsidRPr="00E2142D">
        <w:rPr>
          <w:rFonts w:ascii="Helvetica" w:hAnsi="Helvetica"/>
          <w:spacing w:val="-2"/>
          <w:sz w:val="19"/>
        </w:rPr>
        <w:tab/>
        <w:t>Sure. I’d love to.</w:t>
      </w:r>
    </w:p>
    <w:p w14:paraId="6A9F6C2B" w14:textId="77777777" w:rsidR="006C0BE6" w:rsidRPr="00E2142D" w:rsidRDefault="006C0BE6" w:rsidP="006C0BE6">
      <w:pPr>
        <w:pStyle w:val="09-Wordlist"/>
        <w:tabs>
          <w:tab w:val="left" w:pos="1304"/>
        </w:tabs>
        <w:spacing w:before="0"/>
        <w:rPr>
          <w:rFonts w:ascii="Helvetica" w:hAnsi="Helvetica"/>
          <w:spacing w:val="-2"/>
          <w:sz w:val="19"/>
        </w:rPr>
      </w:pPr>
      <w:r w:rsidRPr="00E2142D">
        <w:rPr>
          <w:rFonts w:ascii="Helvetica" w:hAnsi="Helvetica"/>
          <w:spacing w:val="-2"/>
          <w:sz w:val="19"/>
        </w:rPr>
        <w:t xml:space="preserve">Lizzie </w:t>
      </w:r>
      <w:r w:rsidRPr="00E2142D">
        <w:rPr>
          <w:rFonts w:ascii="Helvetica" w:hAnsi="Helvetica"/>
          <w:spacing w:val="-2"/>
          <w:sz w:val="19"/>
        </w:rPr>
        <w:tab/>
      </w:r>
      <w:r>
        <w:rPr>
          <w:rFonts w:ascii="Helvetica" w:hAnsi="Helvetica"/>
          <w:spacing w:val="-2"/>
          <w:sz w:val="19"/>
        </w:rPr>
        <w:t>I have</w:t>
      </w:r>
      <w:r w:rsidRPr="00E2142D">
        <w:rPr>
          <w:rFonts w:ascii="Helvetica" w:hAnsi="Helvetica"/>
          <w:spacing w:val="-2"/>
          <w:sz w:val="19"/>
        </w:rPr>
        <w:t xml:space="preserve"> a lot of homework from my teacher. There’s </w:t>
      </w:r>
      <w:r>
        <w:rPr>
          <w:rFonts w:ascii="Helvetica" w:hAnsi="Helvetica"/>
          <w:spacing w:val="-2"/>
          <w:sz w:val="19"/>
        </w:rPr>
        <w:t>h</w:t>
      </w:r>
      <w:r w:rsidRPr="00E2142D">
        <w:rPr>
          <w:rFonts w:ascii="Helvetica" w:hAnsi="Helvetica"/>
          <w:spacing w:val="-2"/>
          <w:sz w:val="19"/>
        </w:rPr>
        <w:t xml:space="preserve">istory, which is easy. And </w:t>
      </w:r>
      <w:r>
        <w:rPr>
          <w:rFonts w:ascii="Helvetica" w:hAnsi="Helvetica"/>
          <w:spacing w:val="-2"/>
          <w:sz w:val="19"/>
        </w:rPr>
        <w:t>m</w:t>
      </w:r>
      <w:r w:rsidRPr="00E2142D">
        <w:rPr>
          <w:rFonts w:ascii="Helvetica" w:hAnsi="Helvetica"/>
          <w:spacing w:val="-2"/>
          <w:sz w:val="19"/>
        </w:rPr>
        <w:t>ath, but that’s difficult.</w:t>
      </w:r>
    </w:p>
    <w:p w14:paraId="0105A61C" w14:textId="77777777" w:rsidR="006C0BE6" w:rsidRPr="00E2142D" w:rsidRDefault="006C0BE6" w:rsidP="006C0BE6">
      <w:pPr>
        <w:pStyle w:val="09-Wordlist"/>
        <w:tabs>
          <w:tab w:val="left" w:pos="1304"/>
        </w:tabs>
        <w:spacing w:before="0"/>
        <w:rPr>
          <w:rFonts w:ascii="Helvetica" w:hAnsi="Helvetica"/>
          <w:spacing w:val="-2"/>
          <w:sz w:val="19"/>
        </w:rPr>
      </w:pPr>
      <w:r w:rsidRPr="00E2142D">
        <w:rPr>
          <w:rFonts w:ascii="Helvetica" w:hAnsi="Helvetica"/>
          <w:spacing w:val="-2"/>
          <w:sz w:val="19"/>
        </w:rPr>
        <w:t xml:space="preserve">Paul </w:t>
      </w:r>
      <w:r w:rsidRPr="00E2142D">
        <w:rPr>
          <w:rFonts w:ascii="Helvetica" w:hAnsi="Helvetica"/>
          <w:spacing w:val="-2"/>
          <w:sz w:val="19"/>
        </w:rPr>
        <w:tab/>
      </w:r>
      <w:r>
        <w:rPr>
          <w:rFonts w:ascii="Helvetica" w:hAnsi="Helvetica"/>
          <w:spacing w:val="-2"/>
          <w:sz w:val="19"/>
        </w:rPr>
        <w:t>M</w:t>
      </w:r>
      <w:r w:rsidRPr="00E2142D">
        <w:rPr>
          <w:rFonts w:ascii="Helvetica" w:hAnsi="Helvetica"/>
          <w:spacing w:val="-2"/>
          <w:sz w:val="19"/>
        </w:rPr>
        <w:t xml:space="preserve">ath? Oh, I just remembered what I’m doing tomorrow. I’m going to </w:t>
      </w:r>
      <w:r>
        <w:rPr>
          <w:rFonts w:ascii="Helvetica" w:hAnsi="Helvetica"/>
          <w:spacing w:val="-2"/>
          <w:sz w:val="19"/>
        </w:rPr>
        <w:t>go to</w:t>
      </w:r>
      <w:r w:rsidRPr="00E2142D">
        <w:rPr>
          <w:rFonts w:ascii="Helvetica" w:hAnsi="Helvetica"/>
          <w:spacing w:val="-2"/>
          <w:sz w:val="19"/>
        </w:rPr>
        <w:t xml:space="preserve"> the shopping mall.</w:t>
      </w:r>
    </w:p>
    <w:p w14:paraId="50C236A5" w14:textId="77777777" w:rsidR="006C0BE6" w:rsidRPr="00E2142D" w:rsidRDefault="006C0BE6" w:rsidP="006C0BE6">
      <w:pPr>
        <w:pStyle w:val="09-Wordlist"/>
        <w:tabs>
          <w:tab w:val="left" w:pos="1304"/>
        </w:tabs>
        <w:spacing w:before="0"/>
        <w:rPr>
          <w:rFonts w:ascii="Helvetica" w:hAnsi="Helvetica"/>
          <w:spacing w:val="-2"/>
          <w:sz w:val="19"/>
        </w:rPr>
      </w:pPr>
      <w:r w:rsidRPr="00E2142D">
        <w:rPr>
          <w:rFonts w:ascii="Helvetica" w:hAnsi="Helvetica"/>
          <w:spacing w:val="-2"/>
          <w:sz w:val="19"/>
        </w:rPr>
        <w:t xml:space="preserve">Lizzie </w:t>
      </w:r>
      <w:r w:rsidRPr="00E2142D">
        <w:rPr>
          <w:rFonts w:ascii="Helvetica" w:hAnsi="Helvetica"/>
          <w:spacing w:val="-2"/>
          <w:sz w:val="19"/>
        </w:rPr>
        <w:tab/>
        <w:t>Why? Are you going shopping? I can come, too.</w:t>
      </w:r>
    </w:p>
    <w:p w14:paraId="45B733CE" w14:textId="77777777" w:rsidR="006C0BE6" w:rsidRPr="00E2142D" w:rsidRDefault="006C0BE6" w:rsidP="006C0BE6">
      <w:pPr>
        <w:pStyle w:val="09-Wordlist"/>
        <w:tabs>
          <w:tab w:val="left" w:pos="1304"/>
        </w:tabs>
        <w:spacing w:before="0"/>
        <w:rPr>
          <w:rFonts w:ascii="Helvetica" w:hAnsi="Helvetica"/>
          <w:spacing w:val="-2"/>
          <w:sz w:val="19"/>
        </w:rPr>
      </w:pPr>
      <w:r w:rsidRPr="00E2142D">
        <w:rPr>
          <w:rFonts w:ascii="Helvetica" w:hAnsi="Helvetica"/>
          <w:spacing w:val="-2"/>
          <w:sz w:val="19"/>
        </w:rPr>
        <w:t xml:space="preserve">Paul </w:t>
      </w:r>
      <w:r w:rsidRPr="00E2142D">
        <w:rPr>
          <w:rFonts w:ascii="Helvetica" w:hAnsi="Helvetica"/>
          <w:spacing w:val="-2"/>
          <w:sz w:val="19"/>
        </w:rPr>
        <w:tab/>
        <w:t>No, it’s … It’s my grandmother’s birthday.</w:t>
      </w:r>
    </w:p>
    <w:p w14:paraId="204B3F4D" w14:textId="77777777" w:rsidR="006C0BE6" w:rsidRPr="00E2142D" w:rsidRDefault="006C0BE6" w:rsidP="006C0BE6">
      <w:pPr>
        <w:pStyle w:val="09-Wordlist"/>
        <w:tabs>
          <w:tab w:val="left" w:pos="1304"/>
        </w:tabs>
        <w:spacing w:before="0"/>
        <w:rPr>
          <w:rFonts w:ascii="Helvetica" w:hAnsi="Helvetica"/>
          <w:spacing w:val="-2"/>
          <w:sz w:val="19"/>
        </w:rPr>
      </w:pPr>
      <w:r w:rsidRPr="00E2142D">
        <w:rPr>
          <w:rFonts w:ascii="Helvetica" w:hAnsi="Helvetica"/>
          <w:spacing w:val="-2"/>
          <w:sz w:val="19"/>
        </w:rPr>
        <w:t xml:space="preserve">Lizzie </w:t>
      </w:r>
      <w:r w:rsidRPr="00E2142D">
        <w:rPr>
          <w:rFonts w:ascii="Helvetica" w:hAnsi="Helvetica"/>
          <w:spacing w:val="-2"/>
          <w:sz w:val="19"/>
        </w:rPr>
        <w:tab/>
        <w:t>Really?</w:t>
      </w:r>
    </w:p>
    <w:p w14:paraId="01C8422C" w14:textId="77777777" w:rsidR="006C0BE6" w:rsidRPr="00E2142D" w:rsidRDefault="006C0BE6" w:rsidP="006C0BE6">
      <w:pPr>
        <w:pStyle w:val="09-Wordlist"/>
        <w:tabs>
          <w:tab w:val="left" w:pos="1304"/>
        </w:tabs>
        <w:spacing w:before="0"/>
        <w:rPr>
          <w:rFonts w:ascii="Helvetica" w:hAnsi="Helvetica"/>
          <w:spacing w:val="-2"/>
          <w:sz w:val="19"/>
        </w:rPr>
      </w:pPr>
      <w:r w:rsidRPr="00E2142D">
        <w:rPr>
          <w:rFonts w:ascii="Helvetica" w:hAnsi="Helvetica"/>
          <w:spacing w:val="-2"/>
          <w:sz w:val="19"/>
        </w:rPr>
        <w:t xml:space="preserve">Paul </w:t>
      </w:r>
      <w:r w:rsidRPr="00E2142D">
        <w:rPr>
          <w:rFonts w:ascii="Helvetica" w:hAnsi="Helvetica"/>
          <w:spacing w:val="-2"/>
          <w:sz w:val="19"/>
        </w:rPr>
        <w:tab/>
        <w:t xml:space="preserve">Umm, </w:t>
      </w:r>
      <w:r>
        <w:rPr>
          <w:rFonts w:ascii="Helvetica" w:hAnsi="Helvetica"/>
          <w:spacing w:val="-2"/>
          <w:sz w:val="19"/>
        </w:rPr>
        <w:t>yeah, and we’re having dinner at a restaurant</w:t>
      </w:r>
      <w:r w:rsidRPr="00E2142D">
        <w:rPr>
          <w:rFonts w:ascii="Helvetica" w:hAnsi="Helvetica"/>
          <w:spacing w:val="-2"/>
          <w:sz w:val="19"/>
        </w:rPr>
        <w:t xml:space="preserve"> at five o’clock.</w:t>
      </w:r>
    </w:p>
    <w:p w14:paraId="7A9F3340" w14:textId="77777777" w:rsidR="006C0BE6" w:rsidRPr="00E2142D" w:rsidRDefault="006C0BE6" w:rsidP="006C0BE6">
      <w:pPr>
        <w:pStyle w:val="09-Wordlist"/>
        <w:tabs>
          <w:tab w:val="left" w:pos="1304"/>
        </w:tabs>
        <w:spacing w:before="0"/>
        <w:rPr>
          <w:rFonts w:ascii="Helvetica" w:hAnsi="Helvetica"/>
          <w:spacing w:val="-2"/>
          <w:sz w:val="19"/>
        </w:rPr>
      </w:pPr>
      <w:r w:rsidRPr="00E2142D">
        <w:rPr>
          <w:rFonts w:ascii="Helvetica" w:hAnsi="Helvetica"/>
          <w:spacing w:val="-2"/>
          <w:sz w:val="19"/>
        </w:rPr>
        <w:t xml:space="preserve">Lizzie </w:t>
      </w:r>
      <w:r w:rsidRPr="00E2142D">
        <w:rPr>
          <w:rFonts w:ascii="Helvetica" w:hAnsi="Helvetica"/>
          <w:spacing w:val="-2"/>
          <w:sz w:val="19"/>
        </w:rPr>
        <w:tab/>
      </w:r>
      <w:r>
        <w:rPr>
          <w:rFonts w:ascii="Helvetica" w:hAnsi="Helvetica"/>
          <w:spacing w:val="-2"/>
          <w:sz w:val="19"/>
        </w:rPr>
        <w:t>A restaurant, at the shopping mall.</w:t>
      </w:r>
    </w:p>
    <w:p w14:paraId="487E10F8" w14:textId="77777777" w:rsidR="006C0BE6" w:rsidRPr="00E2142D" w:rsidRDefault="006C0BE6" w:rsidP="006C0BE6">
      <w:pPr>
        <w:pStyle w:val="09-Wordlist"/>
        <w:tabs>
          <w:tab w:val="left" w:pos="1304"/>
        </w:tabs>
        <w:spacing w:before="0"/>
        <w:rPr>
          <w:rFonts w:ascii="Helvetica" w:hAnsi="Helvetica"/>
          <w:spacing w:val="-2"/>
          <w:sz w:val="19"/>
        </w:rPr>
      </w:pPr>
      <w:r w:rsidRPr="00E2142D">
        <w:rPr>
          <w:rFonts w:ascii="Helvetica" w:hAnsi="Helvetica"/>
          <w:spacing w:val="-2"/>
          <w:sz w:val="19"/>
        </w:rPr>
        <w:t xml:space="preserve">Paul </w:t>
      </w:r>
      <w:r w:rsidRPr="00E2142D">
        <w:rPr>
          <w:rFonts w:ascii="Helvetica" w:hAnsi="Helvetica"/>
          <w:spacing w:val="-2"/>
          <w:sz w:val="19"/>
        </w:rPr>
        <w:tab/>
        <w:t xml:space="preserve">Umm, </w:t>
      </w:r>
      <w:r>
        <w:rPr>
          <w:rFonts w:ascii="Helvetica" w:hAnsi="Helvetica"/>
          <w:spacing w:val="-2"/>
          <w:sz w:val="19"/>
        </w:rPr>
        <w:t>yeah</w:t>
      </w:r>
      <w:r w:rsidRPr="00E2142D">
        <w:rPr>
          <w:rFonts w:ascii="Helvetica" w:hAnsi="Helvetica"/>
          <w:spacing w:val="-2"/>
          <w:sz w:val="19"/>
        </w:rPr>
        <w:t xml:space="preserve">. She loves </w:t>
      </w:r>
      <w:r>
        <w:rPr>
          <w:rFonts w:ascii="Helvetica" w:hAnsi="Helvetica"/>
          <w:spacing w:val="-2"/>
          <w:sz w:val="19"/>
        </w:rPr>
        <w:t>the food there. It’s her</w:t>
      </w:r>
      <w:r w:rsidRPr="00E2142D">
        <w:rPr>
          <w:rFonts w:ascii="Helvetica" w:hAnsi="Helvetica"/>
          <w:spacing w:val="-2"/>
          <w:sz w:val="19"/>
        </w:rPr>
        <w:t xml:space="preserve"> favorite.</w:t>
      </w:r>
    </w:p>
    <w:p w14:paraId="275DC819" w14:textId="77777777" w:rsidR="006C0BE6" w:rsidRPr="00E2142D" w:rsidRDefault="006C0BE6" w:rsidP="006C0BE6">
      <w:pPr>
        <w:pStyle w:val="09-Wordlist"/>
        <w:tabs>
          <w:tab w:val="left" w:pos="1304"/>
        </w:tabs>
        <w:spacing w:before="0"/>
        <w:rPr>
          <w:rFonts w:ascii="Helvetica" w:hAnsi="Helvetica"/>
          <w:spacing w:val="-2"/>
          <w:sz w:val="19"/>
        </w:rPr>
      </w:pPr>
      <w:r w:rsidRPr="00E2142D">
        <w:rPr>
          <w:rFonts w:ascii="Helvetica" w:hAnsi="Helvetica"/>
          <w:spacing w:val="-2"/>
          <w:sz w:val="19"/>
        </w:rPr>
        <w:t xml:space="preserve">Lizzie </w:t>
      </w:r>
      <w:r w:rsidRPr="00E2142D">
        <w:rPr>
          <w:rFonts w:ascii="Helvetica" w:hAnsi="Helvetica"/>
          <w:spacing w:val="-2"/>
          <w:sz w:val="19"/>
        </w:rPr>
        <w:tab/>
        <w:t>I see. Well, what about after that? Maybe at seven? There’s a nice café in the mall. We can meet there.</w:t>
      </w:r>
    </w:p>
    <w:p w14:paraId="53D21DEE" w14:textId="77777777" w:rsidR="006C0BE6" w:rsidRPr="00E2142D" w:rsidRDefault="006C0BE6" w:rsidP="006C0BE6">
      <w:pPr>
        <w:pStyle w:val="09-Wordlist"/>
        <w:tabs>
          <w:tab w:val="left" w:pos="1304"/>
        </w:tabs>
        <w:spacing w:before="0"/>
        <w:rPr>
          <w:rFonts w:ascii="Helvetica" w:hAnsi="Helvetica"/>
          <w:spacing w:val="-2"/>
          <w:sz w:val="19"/>
        </w:rPr>
      </w:pPr>
      <w:r w:rsidRPr="00E2142D">
        <w:rPr>
          <w:rFonts w:ascii="Helvetica" w:hAnsi="Helvetica"/>
          <w:spacing w:val="-2"/>
          <w:sz w:val="19"/>
        </w:rPr>
        <w:t xml:space="preserve">Paul </w:t>
      </w:r>
      <w:r w:rsidRPr="00E2142D">
        <w:rPr>
          <w:rFonts w:ascii="Helvetica" w:hAnsi="Helvetica"/>
          <w:spacing w:val="-2"/>
          <w:sz w:val="19"/>
        </w:rPr>
        <w:tab/>
        <w:t xml:space="preserve">I’m sorry, I can’t. I’m busy. I’m … I’m playing </w:t>
      </w:r>
      <w:r>
        <w:rPr>
          <w:rFonts w:ascii="Helvetica" w:hAnsi="Helvetica"/>
          <w:spacing w:val="-2"/>
          <w:sz w:val="19"/>
        </w:rPr>
        <w:t>soccer</w:t>
      </w:r>
      <w:r w:rsidRPr="00E2142D">
        <w:rPr>
          <w:rFonts w:ascii="Helvetica" w:hAnsi="Helvetica"/>
          <w:spacing w:val="-2"/>
          <w:sz w:val="19"/>
        </w:rPr>
        <w:t xml:space="preserve"> at </w:t>
      </w:r>
      <w:r>
        <w:rPr>
          <w:rFonts w:ascii="Helvetica" w:hAnsi="Helvetica"/>
          <w:spacing w:val="-2"/>
          <w:sz w:val="19"/>
        </w:rPr>
        <w:t>seven</w:t>
      </w:r>
      <w:r w:rsidRPr="00E2142D">
        <w:rPr>
          <w:rFonts w:ascii="Helvetica" w:hAnsi="Helvetica"/>
          <w:spacing w:val="-2"/>
          <w:sz w:val="19"/>
        </w:rPr>
        <w:t>.</w:t>
      </w:r>
    </w:p>
    <w:p w14:paraId="3ED30BCD" w14:textId="77777777" w:rsidR="006C0BE6" w:rsidRPr="00E2142D" w:rsidRDefault="006C0BE6" w:rsidP="006C0BE6">
      <w:pPr>
        <w:pStyle w:val="09-Wordlist"/>
        <w:tabs>
          <w:tab w:val="left" w:pos="1304"/>
        </w:tabs>
        <w:spacing w:before="0"/>
        <w:rPr>
          <w:rFonts w:ascii="Helvetica" w:hAnsi="Helvetica"/>
          <w:spacing w:val="-2"/>
          <w:sz w:val="19"/>
        </w:rPr>
      </w:pPr>
      <w:r w:rsidRPr="00E2142D">
        <w:rPr>
          <w:rFonts w:ascii="Helvetica" w:hAnsi="Helvetica"/>
          <w:spacing w:val="-2"/>
          <w:sz w:val="19"/>
        </w:rPr>
        <w:t xml:space="preserve">Lizzie </w:t>
      </w:r>
      <w:r w:rsidRPr="00E2142D">
        <w:rPr>
          <w:rFonts w:ascii="Helvetica" w:hAnsi="Helvetica"/>
          <w:spacing w:val="-2"/>
          <w:sz w:val="19"/>
        </w:rPr>
        <w:tab/>
        <w:t>What? I thought tennis was your favorite sport!</w:t>
      </w:r>
    </w:p>
    <w:p w14:paraId="4178973B" w14:textId="77777777" w:rsidR="006C0BE6" w:rsidRPr="00E2142D" w:rsidRDefault="006C0BE6" w:rsidP="006C0BE6">
      <w:pPr>
        <w:pStyle w:val="09-Wordlist"/>
        <w:tabs>
          <w:tab w:val="left" w:pos="1304"/>
        </w:tabs>
        <w:spacing w:before="0"/>
        <w:rPr>
          <w:rFonts w:ascii="Helvetica" w:hAnsi="Helvetica"/>
          <w:spacing w:val="-2"/>
          <w:sz w:val="19"/>
        </w:rPr>
      </w:pPr>
      <w:r w:rsidRPr="00E2142D">
        <w:rPr>
          <w:rFonts w:ascii="Helvetica" w:hAnsi="Helvetica"/>
          <w:spacing w:val="-2"/>
          <w:sz w:val="19"/>
        </w:rPr>
        <w:t xml:space="preserve">Paul </w:t>
      </w:r>
      <w:r w:rsidRPr="00E2142D">
        <w:rPr>
          <w:rFonts w:ascii="Helvetica" w:hAnsi="Helvetica"/>
          <w:spacing w:val="-2"/>
          <w:sz w:val="19"/>
        </w:rPr>
        <w:tab/>
        <w:t xml:space="preserve">Umm, </w:t>
      </w:r>
      <w:r>
        <w:rPr>
          <w:rFonts w:ascii="Helvetica" w:hAnsi="Helvetica"/>
          <w:spacing w:val="-2"/>
          <w:sz w:val="19"/>
        </w:rPr>
        <w:t>yeah</w:t>
      </w:r>
      <w:r w:rsidRPr="00E2142D">
        <w:rPr>
          <w:rFonts w:ascii="Helvetica" w:hAnsi="Helvetica"/>
          <w:spacing w:val="-2"/>
          <w:sz w:val="19"/>
        </w:rPr>
        <w:t xml:space="preserve">, tennis is better, but </w:t>
      </w:r>
      <w:r>
        <w:rPr>
          <w:rFonts w:ascii="Helvetica" w:hAnsi="Helvetica"/>
          <w:spacing w:val="-2"/>
          <w:sz w:val="19"/>
        </w:rPr>
        <w:t>soccer</w:t>
      </w:r>
      <w:r w:rsidRPr="00E2142D">
        <w:rPr>
          <w:rFonts w:ascii="Helvetica" w:hAnsi="Helvetica"/>
          <w:spacing w:val="-2"/>
          <w:sz w:val="19"/>
        </w:rPr>
        <w:t>’s good, too.</w:t>
      </w:r>
    </w:p>
    <w:p w14:paraId="4A4E9184" w14:textId="77777777" w:rsidR="006C0BE6" w:rsidRPr="00E2142D" w:rsidRDefault="006C0BE6" w:rsidP="006C0BE6">
      <w:pPr>
        <w:pStyle w:val="09-Wordlist"/>
        <w:tabs>
          <w:tab w:val="left" w:pos="1304"/>
        </w:tabs>
        <w:spacing w:before="0"/>
        <w:rPr>
          <w:rFonts w:ascii="Helvetica" w:hAnsi="Helvetica"/>
          <w:spacing w:val="-2"/>
          <w:sz w:val="19"/>
        </w:rPr>
      </w:pPr>
      <w:r w:rsidRPr="00E2142D">
        <w:rPr>
          <w:rFonts w:ascii="Helvetica" w:hAnsi="Helvetica"/>
          <w:spacing w:val="-2"/>
          <w:sz w:val="19"/>
        </w:rPr>
        <w:t xml:space="preserve">Lizzie </w:t>
      </w:r>
      <w:r w:rsidRPr="00E2142D">
        <w:rPr>
          <w:rFonts w:ascii="Helvetica" w:hAnsi="Helvetica"/>
          <w:spacing w:val="-2"/>
          <w:sz w:val="19"/>
        </w:rPr>
        <w:tab/>
      </w:r>
      <w:r>
        <w:rPr>
          <w:rFonts w:ascii="Helvetica" w:hAnsi="Helvetica"/>
          <w:spacing w:val="-2"/>
          <w:sz w:val="19"/>
        </w:rPr>
        <w:t>You know</w:t>
      </w:r>
      <w:r w:rsidRPr="00E2142D">
        <w:rPr>
          <w:rFonts w:ascii="Helvetica" w:hAnsi="Helvetica"/>
          <w:spacing w:val="-2"/>
          <w:sz w:val="19"/>
        </w:rPr>
        <w:t xml:space="preserve"> it’s going to be rainy tomorrow evening</w:t>
      </w:r>
      <w:r>
        <w:rPr>
          <w:rFonts w:ascii="Helvetica" w:hAnsi="Helvetica"/>
          <w:spacing w:val="-2"/>
          <w:sz w:val="19"/>
        </w:rPr>
        <w:t>?</w:t>
      </w:r>
      <w:r w:rsidRPr="00E2142D">
        <w:rPr>
          <w:rFonts w:ascii="Helvetica" w:hAnsi="Helvetica"/>
          <w:spacing w:val="-2"/>
          <w:sz w:val="19"/>
        </w:rPr>
        <w:t xml:space="preserve"> And cold!</w:t>
      </w:r>
    </w:p>
    <w:p w14:paraId="4331620D" w14:textId="77777777" w:rsidR="006C0BE6" w:rsidRPr="00E2142D" w:rsidRDefault="006C0BE6" w:rsidP="006C0BE6">
      <w:pPr>
        <w:pStyle w:val="09-Wordlist"/>
        <w:tabs>
          <w:tab w:val="left" w:pos="1304"/>
        </w:tabs>
        <w:spacing w:before="0"/>
        <w:rPr>
          <w:rFonts w:ascii="Helvetica" w:hAnsi="Helvetica"/>
          <w:spacing w:val="-2"/>
          <w:sz w:val="19"/>
        </w:rPr>
      </w:pPr>
      <w:r w:rsidRPr="00E2142D">
        <w:rPr>
          <w:rFonts w:ascii="Helvetica" w:hAnsi="Helvetica"/>
          <w:spacing w:val="-2"/>
          <w:sz w:val="19"/>
        </w:rPr>
        <w:t xml:space="preserve">Paul </w:t>
      </w:r>
      <w:r w:rsidRPr="00E2142D">
        <w:rPr>
          <w:rFonts w:ascii="Helvetica" w:hAnsi="Helvetica"/>
          <w:spacing w:val="-2"/>
          <w:sz w:val="19"/>
        </w:rPr>
        <w:tab/>
        <w:t xml:space="preserve">Really? </w:t>
      </w:r>
      <w:r>
        <w:rPr>
          <w:rFonts w:ascii="Helvetica" w:hAnsi="Helvetica"/>
          <w:spacing w:val="-2"/>
          <w:sz w:val="19"/>
        </w:rPr>
        <w:t>Today is so</w:t>
      </w:r>
      <w:r w:rsidRPr="00E2142D">
        <w:rPr>
          <w:rFonts w:ascii="Helvetica" w:hAnsi="Helvetica"/>
          <w:spacing w:val="-2"/>
          <w:sz w:val="19"/>
        </w:rPr>
        <w:t xml:space="preserve"> warm and dry … No problem! I love weather like that …</w:t>
      </w:r>
    </w:p>
    <w:p w14:paraId="588B522E" w14:textId="77777777" w:rsidR="006C0BE6" w:rsidRPr="00E2142D" w:rsidRDefault="006C0BE6" w:rsidP="006C0BE6">
      <w:pPr>
        <w:pStyle w:val="09-Wordlist"/>
        <w:tabs>
          <w:tab w:val="left" w:pos="1304"/>
        </w:tabs>
        <w:spacing w:before="0"/>
        <w:rPr>
          <w:rFonts w:ascii="Helvetica" w:hAnsi="Helvetica"/>
          <w:spacing w:val="-2"/>
          <w:sz w:val="19"/>
        </w:rPr>
      </w:pPr>
      <w:r w:rsidRPr="00E2142D">
        <w:rPr>
          <w:rFonts w:ascii="Helvetica" w:hAnsi="Helvetica"/>
          <w:spacing w:val="-2"/>
          <w:sz w:val="19"/>
        </w:rPr>
        <w:t xml:space="preserve">Lizzie </w:t>
      </w:r>
      <w:r w:rsidRPr="00E2142D">
        <w:rPr>
          <w:rFonts w:ascii="Helvetica" w:hAnsi="Helvetica"/>
          <w:spacing w:val="-2"/>
          <w:sz w:val="19"/>
        </w:rPr>
        <w:tab/>
        <w:t xml:space="preserve">And </w:t>
      </w:r>
      <w:r>
        <w:rPr>
          <w:rFonts w:ascii="Helvetica" w:hAnsi="Helvetica"/>
          <w:spacing w:val="-2"/>
          <w:sz w:val="19"/>
        </w:rPr>
        <w:t>is it a good idea to play right after dinner</w:t>
      </w:r>
      <w:r w:rsidRPr="00E2142D">
        <w:rPr>
          <w:rFonts w:ascii="Helvetica" w:hAnsi="Helvetica"/>
          <w:spacing w:val="-2"/>
          <w:sz w:val="19"/>
        </w:rPr>
        <w:t>?</w:t>
      </w:r>
    </w:p>
    <w:p w14:paraId="73DC9728" w14:textId="77777777" w:rsidR="006C0BE6" w:rsidRPr="00E2142D" w:rsidRDefault="006C0BE6" w:rsidP="006C0BE6">
      <w:pPr>
        <w:pStyle w:val="09-Wordlist"/>
        <w:tabs>
          <w:tab w:val="left" w:pos="1304"/>
        </w:tabs>
        <w:spacing w:before="0"/>
        <w:rPr>
          <w:rFonts w:ascii="Helvetica" w:hAnsi="Helvetica"/>
          <w:spacing w:val="-2"/>
          <w:sz w:val="19"/>
        </w:rPr>
      </w:pPr>
      <w:r w:rsidRPr="00E2142D">
        <w:rPr>
          <w:rFonts w:ascii="Helvetica" w:hAnsi="Helvetica"/>
          <w:spacing w:val="-2"/>
          <w:sz w:val="19"/>
        </w:rPr>
        <w:t xml:space="preserve">Paul </w:t>
      </w:r>
      <w:r w:rsidRPr="00E2142D">
        <w:rPr>
          <w:rFonts w:ascii="Helvetica" w:hAnsi="Helvetica"/>
          <w:spacing w:val="-2"/>
          <w:sz w:val="19"/>
        </w:rPr>
        <w:tab/>
      </w:r>
      <w:r>
        <w:rPr>
          <w:rFonts w:ascii="Helvetica" w:hAnsi="Helvetica"/>
          <w:spacing w:val="-2"/>
          <w:sz w:val="19"/>
        </w:rPr>
        <w:t>It gives me the energy to run fast</w:t>
      </w:r>
      <w:r w:rsidRPr="00E2142D">
        <w:rPr>
          <w:rFonts w:ascii="Helvetica" w:hAnsi="Helvetica"/>
          <w:spacing w:val="-2"/>
          <w:sz w:val="19"/>
        </w:rPr>
        <w:t>.</w:t>
      </w:r>
    </w:p>
    <w:p w14:paraId="709FE1AC" w14:textId="77777777" w:rsidR="006C0BE6" w:rsidRPr="00E2142D" w:rsidRDefault="006C0BE6" w:rsidP="006C0BE6">
      <w:pPr>
        <w:pStyle w:val="09-Wordlist"/>
        <w:tabs>
          <w:tab w:val="left" w:pos="1304"/>
        </w:tabs>
        <w:spacing w:before="0"/>
        <w:rPr>
          <w:rFonts w:ascii="Helvetica" w:hAnsi="Helvetica"/>
          <w:spacing w:val="-2"/>
          <w:sz w:val="19"/>
        </w:rPr>
      </w:pPr>
      <w:r w:rsidRPr="00E2142D">
        <w:rPr>
          <w:rFonts w:ascii="Helvetica" w:hAnsi="Helvetica"/>
          <w:spacing w:val="-2"/>
          <w:sz w:val="19"/>
        </w:rPr>
        <w:t xml:space="preserve">Lizzie </w:t>
      </w:r>
      <w:r w:rsidRPr="00E2142D">
        <w:rPr>
          <w:rFonts w:ascii="Helvetica" w:hAnsi="Helvetica"/>
          <w:spacing w:val="-2"/>
          <w:sz w:val="19"/>
        </w:rPr>
        <w:tab/>
      </w:r>
      <w:r>
        <w:rPr>
          <w:rFonts w:ascii="Helvetica" w:hAnsi="Helvetica"/>
          <w:spacing w:val="-2"/>
          <w:sz w:val="19"/>
        </w:rPr>
        <w:t>Really</w:t>
      </w:r>
      <w:r w:rsidRPr="00E2142D">
        <w:rPr>
          <w:rFonts w:ascii="Helvetica" w:hAnsi="Helvetica"/>
          <w:spacing w:val="-2"/>
          <w:sz w:val="19"/>
        </w:rPr>
        <w:t xml:space="preserve">? Well, </w:t>
      </w:r>
      <w:r>
        <w:rPr>
          <w:rFonts w:ascii="Helvetica" w:hAnsi="Helvetica"/>
          <w:spacing w:val="-2"/>
          <w:sz w:val="19"/>
        </w:rPr>
        <w:t>it’s kind of late for a soccer game.</w:t>
      </w:r>
    </w:p>
    <w:p w14:paraId="40A18556" w14:textId="77777777" w:rsidR="006C0BE6" w:rsidRPr="00E2142D" w:rsidRDefault="006C0BE6" w:rsidP="006C0BE6">
      <w:pPr>
        <w:pStyle w:val="09-Wordlist"/>
        <w:tabs>
          <w:tab w:val="left" w:pos="1304"/>
        </w:tabs>
        <w:spacing w:before="0"/>
        <w:rPr>
          <w:rFonts w:ascii="Helvetica" w:hAnsi="Helvetica"/>
          <w:spacing w:val="-2"/>
          <w:sz w:val="19"/>
        </w:rPr>
      </w:pPr>
      <w:r w:rsidRPr="00E2142D">
        <w:rPr>
          <w:rFonts w:ascii="Helvetica" w:hAnsi="Helvetica"/>
          <w:spacing w:val="-2"/>
          <w:sz w:val="19"/>
        </w:rPr>
        <w:t xml:space="preserve">Paul </w:t>
      </w:r>
      <w:r w:rsidRPr="00E2142D">
        <w:rPr>
          <w:rFonts w:ascii="Helvetica" w:hAnsi="Helvetica"/>
          <w:spacing w:val="-2"/>
          <w:sz w:val="19"/>
        </w:rPr>
        <w:tab/>
      </w:r>
      <w:r>
        <w:rPr>
          <w:rFonts w:ascii="Helvetica" w:hAnsi="Helvetica"/>
          <w:spacing w:val="-2"/>
          <w:sz w:val="19"/>
        </w:rPr>
        <w:t>No it’s not. We always play at that time</w:t>
      </w:r>
      <w:r w:rsidRPr="00E2142D">
        <w:rPr>
          <w:rFonts w:ascii="Helvetica" w:hAnsi="Helvetica"/>
          <w:spacing w:val="-2"/>
          <w:sz w:val="19"/>
        </w:rPr>
        <w:t>.</w:t>
      </w:r>
    </w:p>
    <w:p w14:paraId="0F8505D8" w14:textId="77777777" w:rsidR="006C0BE6" w:rsidRPr="00E2142D" w:rsidRDefault="006C0BE6" w:rsidP="006C0BE6">
      <w:pPr>
        <w:pStyle w:val="09-Wordlist"/>
        <w:tabs>
          <w:tab w:val="left" w:pos="1304"/>
        </w:tabs>
        <w:spacing w:before="0"/>
        <w:rPr>
          <w:rFonts w:ascii="Helvetica" w:hAnsi="Helvetica"/>
          <w:spacing w:val="-2"/>
          <w:sz w:val="19"/>
        </w:rPr>
      </w:pPr>
      <w:r w:rsidRPr="00E2142D">
        <w:rPr>
          <w:rFonts w:ascii="Helvetica" w:hAnsi="Helvetica"/>
          <w:spacing w:val="-2"/>
          <w:sz w:val="19"/>
        </w:rPr>
        <w:t xml:space="preserve">Lizzie </w:t>
      </w:r>
      <w:r w:rsidRPr="00E2142D">
        <w:rPr>
          <w:rFonts w:ascii="Helvetica" w:hAnsi="Helvetica"/>
          <w:spacing w:val="-2"/>
          <w:sz w:val="19"/>
        </w:rPr>
        <w:tab/>
        <w:t>Look. Paul. Is any of this true? It all sounds very strange to me.</w:t>
      </w:r>
    </w:p>
    <w:p w14:paraId="7D3DDB86" w14:textId="77777777" w:rsidR="006C0BE6" w:rsidRPr="00E2142D" w:rsidRDefault="006C0BE6" w:rsidP="006C0BE6">
      <w:pPr>
        <w:pStyle w:val="09-Wordlist"/>
        <w:tabs>
          <w:tab w:val="left" w:pos="1304"/>
        </w:tabs>
        <w:spacing w:before="0"/>
        <w:rPr>
          <w:rFonts w:ascii="Helvetica" w:hAnsi="Helvetica"/>
          <w:spacing w:val="-2"/>
          <w:sz w:val="19"/>
        </w:rPr>
      </w:pPr>
      <w:r w:rsidRPr="00E2142D">
        <w:rPr>
          <w:rFonts w:ascii="Helvetica" w:hAnsi="Helvetica"/>
          <w:spacing w:val="-2"/>
          <w:sz w:val="19"/>
        </w:rPr>
        <w:t xml:space="preserve">Paul </w:t>
      </w:r>
      <w:r w:rsidRPr="00E2142D">
        <w:rPr>
          <w:rFonts w:ascii="Helvetica" w:hAnsi="Helvetica"/>
          <w:spacing w:val="-2"/>
          <w:sz w:val="19"/>
        </w:rPr>
        <w:tab/>
        <w:t xml:space="preserve">Sorry, Lizzie. No, I am free tomorrow. It’s just … I’m not good at </w:t>
      </w:r>
      <w:r>
        <w:rPr>
          <w:rFonts w:ascii="Helvetica" w:hAnsi="Helvetica"/>
          <w:spacing w:val="-2"/>
          <w:sz w:val="19"/>
        </w:rPr>
        <w:t>m</w:t>
      </w:r>
      <w:r w:rsidRPr="00E2142D">
        <w:rPr>
          <w:rFonts w:ascii="Helvetica" w:hAnsi="Helvetica"/>
          <w:spacing w:val="-2"/>
          <w:sz w:val="19"/>
        </w:rPr>
        <w:t xml:space="preserve">ath. I really, really hate it. I have </w:t>
      </w:r>
      <w:r>
        <w:rPr>
          <w:rFonts w:ascii="Helvetica" w:hAnsi="Helvetica"/>
          <w:spacing w:val="-2"/>
          <w:sz w:val="19"/>
        </w:rPr>
        <w:t>m</w:t>
      </w:r>
      <w:r w:rsidRPr="00E2142D">
        <w:rPr>
          <w:rFonts w:ascii="Helvetica" w:hAnsi="Helvetica"/>
          <w:spacing w:val="-2"/>
          <w:sz w:val="19"/>
        </w:rPr>
        <w:t>ath homework, too. I have to do it tonight.</w:t>
      </w:r>
    </w:p>
    <w:p w14:paraId="491B9C64" w14:textId="77777777" w:rsidR="006C0BE6" w:rsidRPr="00E2142D" w:rsidRDefault="006C0BE6" w:rsidP="006C0BE6">
      <w:pPr>
        <w:pStyle w:val="09-Wordlist"/>
        <w:tabs>
          <w:tab w:val="left" w:pos="1304"/>
        </w:tabs>
        <w:spacing w:before="0"/>
        <w:rPr>
          <w:rFonts w:ascii="Helvetica" w:hAnsi="Helvetica"/>
          <w:spacing w:val="-2"/>
          <w:sz w:val="19"/>
        </w:rPr>
      </w:pPr>
      <w:r w:rsidRPr="00E2142D">
        <w:rPr>
          <w:rFonts w:ascii="Helvetica" w:hAnsi="Helvetica"/>
          <w:spacing w:val="-2"/>
          <w:sz w:val="19"/>
        </w:rPr>
        <w:t xml:space="preserve">Lizzie </w:t>
      </w:r>
      <w:r w:rsidRPr="00E2142D">
        <w:rPr>
          <w:rFonts w:ascii="Helvetica" w:hAnsi="Helvetica"/>
          <w:spacing w:val="-2"/>
          <w:sz w:val="19"/>
        </w:rPr>
        <w:tab/>
        <w:t>OK, well, we can help each other! I can come to your house tonight.</w:t>
      </w:r>
    </w:p>
    <w:p w14:paraId="434B73C8" w14:textId="77777777" w:rsidR="006C0BE6" w:rsidRPr="00E2142D" w:rsidRDefault="006C0BE6" w:rsidP="006C0BE6">
      <w:pPr>
        <w:pStyle w:val="09-Wordlist"/>
        <w:tabs>
          <w:tab w:val="left" w:pos="1304"/>
        </w:tabs>
        <w:spacing w:before="0"/>
        <w:rPr>
          <w:rFonts w:ascii="Helvetica" w:hAnsi="Helvetica"/>
          <w:spacing w:val="-2"/>
          <w:sz w:val="19"/>
        </w:rPr>
      </w:pPr>
      <w:r w:rsidRPr="00E2142D">
        <w:rPr>
          <w:rFonts w:ascii="Helvetica" w:hAnsi="Helvetica"/>
          <w:spacing w:val="-2"/>
          <w:sz w:val="19"/>
        </w:rPr>
        <w:t xml:space="preserve">Paul </w:t>
      </w:r>
      <w:r w:rsidRPr="00E2142D">
        <w:rPr>
          <w:rFonts w:ascii="Helvetica" w:hAnsi="Helvetica"/>
          <w:spacing w:val="-2"/>
          <w:sz w:val="19"/>
        </w:rPr>
        <w:tab/>
        <w:t>Well … maybe that’s a good idea.</w:t>
      </w:r>
    </w:p>
    <w:p w14:paraId="40A59620" w14:textId="0A52881D" w:rsidR="006C0BE6" w:rsidRPr="00E2142D" w:rsidRDefault="006C0BE6" w:rsidP="006C0BE6">
      <w:pPr>
        <w:pStyle w:val="09-Wordlist"/>
        <w:tabs>
          <w:tab w:val="left" w:pos="1304"/>
        </w:tabs>
        <w:spacing w:before="0"/>
        <w:rPr>
          <w:rFonts w:ascii="Helvetica" w:hAnsi="Helvetica"/>
          <w:spacing w:val="-2"/>
          <w:sz w:val="19"/>
        </w:rPr>
      </w:pPr>
      <w:r w:rsidRPr="00E2142D">
        <w:rPr>
          <w:rFonts w:ascii="Helvetica" w:hAnsi="Helvetica"/>
          <w:spacing w:val="-2"/>
          <w:sz w:val="19"/>
        </w:rPr>
        <w:t xml:space="preserve">Lizzie </w:t>
      </w:r>
      <w:r w:rsidRPr="00E2142D">
        <w:rPr>
          <w:rFonts w:ascii="Helvetica" w:hAnsi="Helvetica"/>
          <w:spacing w:val="-2"/>
          <w:sz w:val="19"/>
        </w:rPr>
        <w:tab/>
        <w:t>I can help you with your homework, and you can help me with mine.</w:t>
      </w:r>
    </w:p>
    <w:p w14:paraId="2B7D14A1" w14:textId="77777777" w:rsidR="006C0BE6" w:rsidRPr="00E2142D" w:rsidRDefault="006C0BE6" w:rsidP="006C0BE6">
      <w:pPr>
        <w:pStyle w:val="09-Wordlist"/>
        <w:tabs>
          <w:tab w:val="left" w:pos="1304"/>
        </w:tabs>
        <w:spacing w:before="0"/>
        <w:rPr>
          <w:rFonts w:ascii="Helvetica" w:hAnsi="Helvetica"/>
          <w:spacing w:val="-2"/>
          <w:sz w:val="19"/>
        </w:rPr>
      </w:pPr>
      <w:r w:rsidRPr="00E2142D">
        <w:rPr>
          <w:rFonts w:ascii="Helvetica" w:hAnsi="Helvetica"/>
          <w:spacing w:val="-2"/>
          <w:sz w:val="19"/>
        </w:rPr>
        <w:t xml:space="preserve">Paul </w:t>
      </w:r>
      <w:r w:rsidRPr="00E2142D">
        <w:rPr>
          <w:rFonts w:ascii="Helvetica" w:hAnsi="Helvetica"/>
          <w:spacing w:val="-2"/>
          <w:sz w:val="19"/>
        </w:rPr>
        <w:tab/>
        <w:t>Yes, all right, then. What time? How about seven?</w:t>
      </w:r>
    </w:p>
    <w:p w14:paraId="788D3781" w14:textId="77777777" w:rsidR="006C0BE6" w:rsidRPr="00E2142D" w:rsidRDefault="006C0BE6" w:rsidP="006C0BE6">
      <w:pPr>
        <w:pStyle w:val="09-Wordlist"/>
        <w:tabs>
          <w:tab w:val="left" w:pos="1304"/>
        </w:tabs>
        <w:spacing w:before="0"/>
        <w:rPr>
          <w:rFonts w:ascii="Helvetica" w:hAnsi="Helvetica"/>
          <w:spacing w:val="-2"/>
          <w:sz w:val="19"/>
        </w:rPr>
      </w:pPr>
      <w:r w:rsidRPr="00E2142D">
        <w:rPr>
          <w:rFonts w:ascii="Helvetica" w:hAnsi="Helvetica"/>
          <w:spacing w:val="-2"/>
          <w:sz w:val="19"/>
        </w:rPr>
        <w:t xml:space="preserve">Lizzie </w:t>
      </w:r>
      <w:r w:rsidRPr="00E2142D">
        <w:rPr>
          <w:rFonts w:ascii="Helvetica" w:hAnsi="Helvetica"/>
          <w:spacing w:val="-2"/>
          <w:sz w:val="19"/>
        </w:rPr>
        <w:tab/>
        <w:t>That would be great!</w:t>
      </w:r>
    </w:p>
    <w:p w14:paraId="5C9759F4" w14:textId="77777777" w:rsidR="006C0BE6" w:rsidRPr="00E2142D" w:rsidRDefault="006C0BE6" w:rsidP="006C0BE6">
      <w:pPr>
        <w:pStyle w:val="09-Wordlist"/>
        <w:tabs>
          <w:tab w:val="left" w:pos="1304"/>
        </w:tabs>
        <w:spacing w:before="0"/>
        <w:rPr>
          <w:rFonts w:ascii="Helvetica" w:hAnsi="Helvetica"/>
          <w:spacing w:val="-2"/>
          <w:sz w:val="19"/>
        </w:rPr>
      </w:pPr>
      <w:r w:rsidRPr="00E2142D">
        <w:rPr>
          <w:rFonts w:ascii="Helvetica" w:hAnsi="Helvetica"/>
          <w:spacing w:val="-2"/>
          <w:sz w:val="19"/>
        </w:rPr>
        <w:t xml:space="preserve">Paul </w:t>
      </w:r>
      <w:r w:rsidRPr="00E2142D">
        <w:rPr>
          <w:rFonts w:ascii="Helvetica" w:hAnsi="Helvetica"/>
          <w:spacing w:val="-2"/>
          <w:sz w:val="19"/>
        </w:rPr>
        <w:tab/>
        <w:t>OK. See you later!</w:t>
      </w:r>
    </w:p>
    <w:p w14:paraId="3562DCDA" w14:textId="77777777" w:rsidR="006C0BE6" w:rsidRPr="00E2142D" w:rsidRDefault="006C0BE6" w:rsidP="006C0BE6">
      <w:pPr>
        <w:pStyle w:val="Header2"/>
      </w:pPr>
      <w:r w:rsidRPr="00E2142D">
        <w:lastRenderedPageBreak/>
        <w:t>Skills Test 11</w:t>
      </w:r>
    </w:p>
    <w:p w14:paraId="2CBF70A9" w14:textId="77777777" w:rsidR="006C0BE6" w:rsidRPr="0049508F" w:rsidRDefault="006C0BE6" w:rsidP="006C0BE6">
      <w:pPr>
        <w:pStyle w:val="03-Rubricafterhead"/>
        <w:tabs>
          <w:tab w:val="left" w:pos="1020"/>
        </w:tabs>
        <w:spacing w:before="0"/>
        <w:ind w:left="1020" w:hanging="1020"/>
        <w:rPr>
          <w:rFonts w:ascii="Helvetica" w:hAnsi="Helvetica"/>
          <w:b/>
          <w:sz w:val="20"/>
        </w:rPr>
      </w:pPr>
      <w:r w:rsidRPr="0049508F">
        <w:rPr>
          <w:rFonts w:ascii="Helvetica" w:hAnsi="Helvetica"/>
          <w:b/>
          <w:sz w:val="20"/>
        </w:rPr>
        <w:t>Track 11</w:t>
      </w:r>
    </w:p>
    <w:p w14:paraId="4751D896" w14:textId="5515C253" w:rsidR="006C0BE6" w:rsidRPr="00E2142D" w:rsidRDefault="006C0BE6" w:rsidP="006C0BE6">
      <w:pPr>
        <w:pStyle w:val="09-Wordlist"/>
        <w:tabs>
          <w:tab w:val="left" w:pos="1304"/>
        </w:tabs>
        <w:spacing w:before="60"/>
        <w:rPr>
          <w:rFonts w:ascii="Helvetica" w:hAnsi="Helvetica"/>
          <w:spacing w:val="-2"/>
          <w:sz w:val="19"/>
        </w:rPr>
      </w:pPr>
      <w:r w:rsidRPr="00E2142D">
        <w:rPr>
          <w:rFonts w:ascii="Helvetica" w:hAnsi="Helvetica"/>
          <w:spacing w:val="-2"/>
          <w:sz w:val="19"/>
        </w:rPr>
        <w:t xml:space="preserve">Rob   </w:t>
      </w:r>
      <w:r w:rsidRPr="00E2142D">
        <w:rPr>
          <w:rFonts w:ascii="Helvetica" w:hAnsi="Helvetica"/>
          <w:spacing w:val="-2"/>
          <w:sz w:val="19"/>
        </w:rPr>
        <w:tab/>
        <w:t>I’m so tired of homework and studying. My back hurts from sitting down all day. And my fingers, too, from typing so much.</w:t>
      </w:r>
    </w:p>
    <w:p w14:paraId="29EEE07D" w14:textId="77777777" w:rsidR="006C0BE6" w:rsidRPr="00E2142D" w:rsidRDefault="006C0BE6" w:rsidP="006C0BE6">
      <w:pPr>
        <w:pStyle w:val="09-Wordlist"/>
        <w:tabs>
          <w:tab w:val="left" w:pos="1304"/>
        </w:tabs>
        <w:spacing w:before="60"/>
        <w:rPr>
          <w:rFonts w:ascii="Helvetica" w:hAnsi="Helvetica"/>
          <w:spacing w:val="-2"/>
          <w:sz w:val="19"/>
        </w:rPr>
      </w:pPr>
      <w:r w:rsidRPr="00E2142D">
        <w:rPr>
          <w:rFonts w:ascii="Helvetica" w:hAnsi="Helvetica"/>
          <w:spacing w:val="-2"/>
          <w:sz w:val="19"/>
        </w:rPr>
        <w:t xml:space="preserve">Mariana </w:t>
      </w:r>
      <w:r w:rsidRPr="00E2142D">
        <w:rPr>
          <w:rFonts w:ascii="Helvetica" w:hAnsi="Helvetica"/>
          <w:spacing w:val="-2"/>
          <w:sz w:val="19"/>
        </w:rPr>
        <w:tab/>
        <w:t xml:space="preserve">Oh, poor you, but … everyone has homework! Have you </w:t>
      </w:r>
      <w:r>
        <w:rPr>
          <w:rFonts w:ascii="Helvetica" w:hAnsi="Helvetica"/>
          <w:spacing w:val="-2"/>
          <w:sz w:val="19"/>
        </w:rPr>
        <w:t>done</w:t>
      </w:r>
      <w:r w:rsidRPr="00E2142D">
        <w:rPr>
          <w:rFonts w:ascii="Helvetica" w:hAnsi="Helvetica"/>
          <w:spacing w:val="-2"/>
          <w:sz w:val="19"/>
        </w:rPr>
        <w:t xml:space="preserve"> it yet?</w:t>
      </w:r>
    </w:p>
    <w:p w14:paraId="4C26E7C3" w14:textId="77777777" w:rsidR="006C0BE6" w:rsidRPr="00E2142D" w:rsidRDefault="006C0BE6" w:rsidP="006C0BE6">
      <w:pPr>
        <w:pStyle w:val="09-Wordlist"/>
        <w:tabs>
          <w:tab w:val="left" w:pos="1304"/>
        </w:tabs>
        <w:spacing w:before="60"/>
        <w:rPr>
          <w:rFonts w:ascii="Helvetica" w:hAnsi="Helvetica"/>
          <w:spacing w:val="-2"/>
          <w:sz w:val="19"/>
        </w:rPr>
      </w:pPr>
      <w:r w:rsidRPr="00E2142D">
        <w:rPr>
          <w:rFonts w:ascii="Helvetica" w:hAnsi="Helvetica"/>
          <w:spacing w:val="-2"/>
          <w:sz w:val="19"/>
        </w:rPr>
        <w:t xml:space="preserve">Rob </w:t>
      </w:r>
      <w:r w:rsidRPr="00E2142D">
        <w:rPr>
          <w:rFonts w:ascii="Helvetica" w:hAnsi="Helvetica"/>
          <w:spacing w:val="-2"/>
          <w:sz w:val="19"/>
        </w:rPr>
        <w:tab/>
        <w:t>Yes, but we</w:t>
      </w:r>
      <w:r>
        <w:rPr>
          <w:rFonts w:ascii="Helvetica" w:hAnsi="Helvetica"/>
          <w:spacing w:val="-2"/>
          <w:sz w:val="19"/>
        </w:rPr>
        <w:t xml:space="preserve"> have</w:t>
      </w:r>
      <w:r w:rsidRPr="00E2142D">
        <w:rPr>
          <w:rFonts w:ascii="Helvetica" w:hAnsi="Helvetica"/>
          <w:spacing w:val="-2"/>
          <w:sz w:val="19"/>
        </w:rPr>
        <w:t xml:space="preserve"> a big project </w:t>
      </w:r>
      <w:r>
        <w:rPr>
          <w:rFonts w:ascii="Helvetica" w:hAnsi="Helvetica"/>
          <w:spacing w:val="-2"/>
          <w:sz w:val="19"/>
        </w:rPr>
        <w:t>due</w:t>
      </w:r>
      <w:r w:rsidRPr="00E2142D">
        <w:rPr>
          <w:rFonts w:ascii="Helvetica" w:hAnsi="Helvetica"/>
          <w:spacing w:val="-2"/>
          <w:sz w:val="19"/>
        </w:rPr>
        <w:t xml:space="preserve"> next week. </w:t>
      </w:r>
    </w:p>
    <w:p w14:paraId="0B960134" w14:textId="77777777" w:rsidR="006C0BE6" w:rsidRPr="00E2142D" w:rsidRDefault="006C0BE6" w:rsidP="006C0BE6">
      <w:pPr>
        <w:pStyle w:val="09-Wordlist"/>
        <w:tabs>
          <w:tab w:val="left" w:pos="1304"/>
        </w:tabs>
        <w:spacing w:before="60"/>
        <w:rPr>
          <w:rFonts w:ascii="Helvetica" w:hAnsi="Helvetica"/>
          <w:spacing w:val="-2"/>
          <w:sz w:val="19"/>
        </w:rPr>
      </w:pPr>
      <w:r w:rsidRPr="00E2142D">
        <w:rPr>
          <w:rFonts w:ascii="Helvetica" w:hAnsi="Helvetica"/>
          <w:spacing w:val="-2"/>
          <w:sz w:val="19"/>
        </w:rPr>
        <w:t xml:space="preserve">Mariana </w:t>
      </w:r>
      <w:r w:rsidRPr="00E2142D">
        <w:rPr>
          <w:rFonts w:ascii="Helvetica" w:hAnsi="Helvetica"/>
          <w:spacing w:val="-2"/>
          <w:sz w:val="19"/>
        </w:rPr>
        <w:tab/>
        <w:t xml:space="preserve">I </w:t>
      </w:r>
      <w:r>
        <w:rPr>
          <w:rFonts w:ascii="Helvetica" w:hAnsi="Helvetica"/>
          <w:spacing w:val="-2"/>
          <w:sz w:val="19"/>
        </w:rPr>
        <w:t>have</w:t>
      </w:r>
      <w:r w:rsidRPr="00E2142D">
        <w:rPr>
          <w:rFonts w:ascii="Helvetica" w:hAnsi="Helvetica"/>
          <w:spacing w:val="-2"/>
          <w:sz w:val="19"/>
        </w:rPr>
        <w:t xml:space="preserve"> the same </w:t>
      </w:r>
      <w:r>
        <w:rPr>
          <w:rFonts w:ascii="Helvetica" w:hAnsi="Helvetica"/>
          <w:spacing w:val="-2"/>
          <w:sz w:val="19"/>
        </w:rPr>
        <w:t xml:space="preserve">project </w:t>
      </w:r>
      <w:r w:rsidRPr="00E2142D">
        <w:rPr>
          <w:rFonts w:ascii="Helvetica" w:hAnsi="Helvetica"/>
          <w:spacing w:val="-2"/>
          <w:sz w:val="19"/>
        </w:rPr>
        <w:t xml:space="preserve">as you, but I’ve already finished it. </w:t>
      </w:r>
    </w:p>
    <w:p w14:paraId="14B8E7CF" w14:textId="77777777" w:rsidR="006C0BE6" w:rsidRPr="00E2142D" w:rsidRDefault="006C0BE6" w:rsidP="006C0BE6">
      <w:pPr>
        <w:pStyle w:val="09-Wordlist"/>
        <w:tabs>
          <w:tab w:val="left" w:pos="1304"/>
        </w:tabs>
        <w:spacing w:before="60"/>
        <w:rPr>
          <w:rFonts w:ascii="Helvetica" w:hAnsi="Helvetica"/>
          <w:spacing w:val="-2"/>
          <w:sz w:val="19"/>
        </w:rPr>
      </w:pPr>
      <w:r w:rsidRPr="00E2142D">
        <w:rPr>
          <w:rFonts w:ascii="Helvetica" w:hAnsi="Helvetica"/>
          <w:spacing w:val="-2"/>
          <w:sz w:val="19"/>
        </w:rPr>
        <w:t xml:space="preserve">Rob </w:t>
      </w:r>
      <w:r w:rsidRPr="00E2142D">
        <w:rPr>
          <w:rFonts w:ascii="Helvetica" w:hAnsi="Helvetica"/>
          <w:spacing w:val="-2"/>
          <w:sz w:val="19"/>
        </w:rPr>
        <w:tab/>
        <w:t xml:space="preserve">OK, you’re always </w:t>
      </w:r>
      <w:r>
        <w:rPr>
          <w:rFonts w:ascii="Helvetica" w:hAnsi="Helvetica"/>
          <w:spacing w:val="-2"/>
          <w:sz w:val="19"/>
        </w:rPr>
        <w:t>quicker</w:t>
      </w:r>
      <w:r w:rsidRPr="00E2142D">
        <w:rPr>
          <w:rFonts w:ascii="Helvetica" w:hAnsi="Helvetica"/>
          <w:spacing w:val="-2"/>
          <w:sz w:val="19"/>
        </w:rPr>
        <w:t xml:space="preserve"> than </w:t>
      </w:r>
      <w:r>
        <w:rPr>
          <w:rFonts w:ascii="Helvetica" w:hAnsi="Helvetica"/>
          <w:spacing w:val="-2"/>
          <w:sz w:val="19"/>
        </w:rPr>
        <w:t>I am</w:t>
      </w:r>
      <w:r w:rsidRPr="00E2142D">
        <w:rPr>
          <w:rFonts w:ascii="Helvetica" w:hAnsi="Helvetica"/>
          <w:spacing w:val="-2"/>
          <w:sz w:val="19"/>
        </w:rPr>
        <w:t xml:space="preserve">. I think I’ll go and watch TV. As soon </w:t>
      </w:r>
      <w:r>
        <w:rPr>
          <w:rFonts w:ascii="Helvetica" w:hAnsi="Helvetica"/>
          <w:spacing w:val="-2"/>
          <w:sz w:val="19"/>
        </w:rPr>
        <w:t>as I’m done</w:t>
      </w:r>
      <w:r w:rsidRPr="00E2142D">
        <w:rPr>
          <w:rFonts w:ascii="Helvetica" w:hAnsi="Helvetica"/>
          <w:spacing w:val="-2"/>
          <w:sz w:val="19"/>
        </w:rPr>
        <w:t>, I’ll come back and finish studying.</w:t>
      </w:r>
    </w:p>
    <w:p w14:paraId="14A1A15B" w14:textId="77777777" w:rsidR="006C0BE6" w:rsidRPr="00E2142D" w:rsidRDefault="006C0BE6" w:rsidP="006C0BE6">
      <w:pPr>
        <w:pStyle w:val="09-Wordlist"/>
        <w:tabs>
          <w:tab w:val="left" w:pos="1304"/>
        </w:tabs>
        <w:spacing w:before="60"/>
        <w:rPr>
          <w:rFonts w:ascii="Helvetica" w:hAnsi="Helvetica"/>
          <w:spacing w:val="-2"/>
          <w:sz w:val="19"/>
        </w:rPr>
      </w:pPr>
      <w:r w:rsidRPr="00E2142D">
        <w:rPr>
          <w:rFonts w:ascii="Helvetica" w:hAnsi="Helvetica"/>
          <w:spacing w:val="-2"/>
          <w:sz w:val="19"/>
        </w:rPr>
        <w:t xml:space="preserve">Mariana </w:t>
      </w:r>
      <w:r w:rsidRPr="00E2142D">
        <w:rPr>
          <w:rFonts w:ascii="Helvetica" w:hAnsi="Helvetica"/>
          <w:spacing w:val="-2"/>
          <w:sz w:val="19"/>
        </w:rPr>
        <w:tab/>
        <w:t xml:space="preserve">No! If you finish your homework first, you’ll feel much better, and you won’t think about it all the time. </w:t>
      </w:r>
    </w:p>
    <w:p w14:paraId="17B7D988" w14:textId="77777777" w:rsidR="006C0BE6" w:rsidRPr="00E2142D" w:rsidRDefault="006C0BE6" w:rsidP="006C0BE6">
      <w:pPr>
        <w:pStyle w:val="09-Wordlist"/>
        <w:tabs>
          <w:tab w:val="left" w:pos="1304"/>
        </w:tabs>
        <w:spacing w:before="60"/>
        <w:rPr>
          <w:rFonts w:ascii="Helvetica" w:hAnsi="Helvetica"/>
          <w:spacing w:val="-2"/>
          <w:sz w:val="19"/>
        </w:rPr>
      </w:pPr>
      <w:r w:rsidRPr="00E2142D">
        <w:rPr>
          <w:rFonts w:ascii="Helvetica" w:hAnsi="Helvetica"/>
          <w:spacing w:val="-2"/>
          <w:sz w:val="19"/>
        </w:rPr>
        <w:t xml:space="preserve">Rob  </w:t>
      </w:r>
      <w:r w:rsidRPr="00E2142D">
        <w:rPr>
          <w:rFonts w:ascii="Helvetica" w:hAnsi="Helvetica"/>
          <w:spacing w:val="-2"/>
          <w:sz w:val="19"/>
        </w:rPr>
        <w:tab/>
        <w:t>I don’t want to sit inside all day, though.</w:t>
      </w:r>
    </w:p>
    <w:p w14:paraId="0320F619" w14:textId="77777777" w:rsidR="006C0BE6" w:rsidRPr="00E2142D" w:rsidRDefault="006C0BE6" w:rsidP="006C0BE6">
      <w:pPr>
        <w:pStyle w:val="09-Wordlist"/>
        <w:tabs>
          <w:tab w:val="left" w:pos="1304"/>
        </w:tabs>
        <w:spacing w:before="60"/>
        <w:rPr>
          <w:rFonts w:ascii="Helvetica" w:hAnsi="Helvetica"/>
          <w:spacing w:val="-2"/>
          <w:sz w:val="19"/>
        </w:rPr>
      </w:pPr>
      <w:r w:rsidRPr="00E2142D">
        <w:rPr>
          <w:rFonts w:ascii="Helvetica" w:hAnsi="Helvetica"/>
          <w:spacing w:val="-2"/>
          <w:sz w:val="19"/>
        </w:rPr>
        <w:t xml:space="preserve">Mariana </w:t>
      </w:r>
      <w:r w:rsidRPr="00E2142D">
        <w:rPr>
          <w:rFonts w:ascii="Helvetica" w:hAnsi="Helvetica"/>
          <w:spacing w:val="-2"/>
          <w:sz w:val="19"/>
        </w:rPr>
        <w:tab/>
        <w:t>OK, but it’s easy. When you finish your project, you can do what</w:t>
      </w:r>
      <w:r>
        <w:rPr>
          <w:rFonts w:ascii="Helvetica" w:hAnsi="Helvetica"/>
          <w:spacing w:val="-2"/>
          <w:sz w:val="19"/>
        </w:rPr>
        <w:t>ever</w:t>
      </w:r>
      <w:r w:rsidRPr="00E2142D">
        <w:rPr>
          <w:rFonts w:ascii="Helvetica" w:hAnsi="Helvetica"/>
          <w:spacing w:val="-2"/>
          <w:sz w:val="19"/>
        </w:rPr>
        <w:t xml:space="preserve"> you want.</w:t>
      </w:r>
    </w:p>
    <w:p w14:paraId="228DDFB2" w14:textId="77777777" w:rsidR="006C0BE6" w:rsidRPr="00E2142D" w:rsidRDefault="006C0BE6" w:rsidP="006C0BE6">
      <w:pPr>
        <w:pStyle w:val="09-Wordlist"/>
        <w:tabs>
          <w:tab w:val="left" w:pos="1304"/>
        </w:tabs>
        <w:spacing w:before="60"/>
        <w:rPr>
          <w:rFonts w:ascii="Helvetica" w:hAnsi="Helvetica"/>
          <w:spacing w:val="-2"/>
          <w:sz w:val="19"/>
        </w:rPr>
      </w:pPr>
      <w:r w:rsidRPr="00E2142D">
        <w:rPr>
          <w:rFonts w:ascii="Helvetica" w:hAnsi="Helvetica"/>
          <w:spacing w:val="-2"/>
          <w:sz w:val="19"/>
        </w:rPr>
        <w:t xml:space="preserve">Rob </w:t>
      </w:r>
      <w:r w:rsidRPr="00E2142D">
        <w:rPr>
          <w:rFonts w:ascii="Helvetica" w:hAnsi="Helvetica"/>
          <w:spacing w:val="-2"/>
          <w:sz w:val="19"/>
        </w:rPr>
        <w:tab/>
        <w:t xml:space="preserve">I </w:t>
      </w:r>
      <w:r>
        <w:rPr>
          <w:rFonts w:ascii="Helvetica" w:hAnsi="Helvetica"/>
          <w:spacing w:val="-2"/>
          <w:sz w:val="19"/>
        </w:rPr>
        <w:t>guess</w:t>
      </w:r>
      <w:r w:rsidRPr="00E2142D">
        <w:rPr>
          <w:rFonts w:ascii="Helvetica" w:hAnsi="Helvetica"/>
          <w:spacing w:val="-2"/>
          <w:sz w:val="19"/>
        </w:rPr>
        <w:t xml:space="preserve"> so.</w:t>
      </w:r>
    </w:p>
    <w:p w14:paraId="37CB7580" w14:textId="77777777" w:rsidR="006C0BE6" w:rsidRPr="00E2142D" w:rsidRDefault="006C0BE6" w:rsidP="006C0BE6">
      <w:pPr>
        <w:pStyle w:val="09-Wordlist"/>
        <w:tabs>
          <w:tab w:val="left" w:pos="1304"/>
        </w:tabs>
        <w:spacing w:before="60"/>
        <w:rPr>
          <w:rFonts w:ascii="Helvetica" w:hAnsi="Helvetica"/>
          <w:spacing w:val="-2"/>
          <w:sz w:val="19"/>
        </w:rPr>
      </w:pPr>
      <w:r w:rsidRPr="00E2142D">
        <w:rPr>
          <w:rFonts w:ascii="Helvetica" w:hAnsi="Helvetica"/>
          <w:spacing w:val="-2"/>
          <w:sz w:val="19"/>
        </w:rPr>
        <w:t xml:space="preserve">Mariana </w:t>
      </w:r>
      <w:r w:rsidRPr="00E2142D">
        <w:rPr>
          <w:rFonts w:ascii="Helvetica" w:hAnsi="Helvetica"/>
          <w:spacing w:val="-2"/>
          <w:sz w:val="19"/>
        </w:rPr>
        <w:tab/>
        <w:t>Think of it like this – in a more positive way – what will you do if you finish studying?</w:t>
      </w:r>
    </w:p>
    <w:p w14:paraId="13678512" w14:textId="503CFC4F" w:rsidR="006C0BE6" w:rsidRPr="00E2142D" w:rsidRDefault="006C0BE6" w:rsidP="006C0BE6">
      <w:pPr>
        <w:pStyle w:val="09-Wordlist"/>
        <w:tabs>
          <w:tab w:val="left" w:pos="1304"/>
        </w:tabs>
        <w:spacing w:before="60"/>
        <w:rPr>
          <w:rFonts w:ascii="Helvetica" w:hAnsi="Helvetica"/>
          <w:spacing w:val="-2"/>
          <w:sz w:val="19"/>
        </w:rPr>
      </w:pPr>
      <w:r w:rsidRPr="00E2142D">
        <w:rPr>
          <w:rFonts w:ascii="Helvetica" w:hAnsi="Helvetica"/>
          <w:spacing w:val="-2"/>
          <w:sz w:val="19"/>
        </w:rPr>
        <w:t xml:space="preserve">Rob </w:t>
      </w:r>
      <w:r w:rsidRPr="00E2142D">
        <w:rPr>
          <w:rFonts w:ascii="Helvetica" w:hAnsi="Helvetica"/>
          <w:spacing w:val="-2"/>
          <w:sz w:val="19"/>
        </w:rPr>
        <w:tab/>
        <w:t xml:space="preserve">I’ll go and watch TV or go to the </w:t>
      </w:r>
      <w:r>
        <w:rPr>
          <w:rFonts w:ascii="Helvetica" w:hAnsi="Helvetica"/>
          <w:spacing w:val="-2"/>
          <w:sz w:val="19"/>
        </w:rPr>
        <w:t>movies</w:t>
      </w:r>
      <w:r w:rsidRPr="00E2142D">
        <w:rPr>
          <w:rFonts w:ascii="Helvetica" w:hAnsi="Helvetica"/>
          <w:spacing w:val="-2"/>
          <w:sz w:val="19"/>
        </w:rPr>
        <w:t xml:space="preserve">. And I </w:t>
      </w:r>
      <w:r>
        <w:rPr>
          <w:rFonts w:ascii="Helvetica" w:hAnsi="Helvetica"/>
          <w:spacing w:val="-2"/>
          <w:sz w:val="19"/>
        </w:rPr>
        <w:t>guess</w:t>
      </w:r>
      <w:r w:rsidRPr="00E2142D">
        <w:rPr>
          <w:rFonts w:ascii="Helvetica" w:hAnsi="Helvetica"/>
          <w:spacing w:val="-2"/>
          <w:sz w:val="19"/>
        </w:rPr>
        <w:t xml:space="preserve"> I’ll get better </w:t>
      </w:r>
      <w:r>
        <w:rPr>
          <w:rFonts w:ascii="Helvetica" w:hAnsi="Helvetica"/>
          <w:spacing w:val="-2"/>
          <w:sz w:val="19"/>
        </w:rPr>
        <w:t>grades</w:t>
      </w:r>
      <w:r w:rsidRPr="00E2142D">
        <w:rPr>
          <w:rFonts w:ascii="Helvetica" w:hAnsi="Helvetica"/>
          <w:spacing w:val="-2"/>
          <w:sz w:val="19"/>
        </w:rPr>
        <w:t xml:space="preserve"> from my teacher, and pass my </w:t>
      </w:r>
      <w:r>
        <w:rPr>
          <w:rFonts w:ascii="Helvetica" w:hAnsi="Helvetica"/>
          <w:spacing w:val="-2"/>
          <w:sz w:val="19"/>
        </w:rPr>
        <w:t>tests</w:t>
      </w:r>
      <w:r w:rsidRPr="00E2142D">
        <w:rPr>
          <w:rFonts w:ascii="Helvetica" w:hAnsi="Helvetica"/>
          <w:spacing w:val="-2"/>
          <w:sz w:val="19"/>
        </w:rPr>
        <w:t>.</w:t>
      </w:r>
    </w:p>
    <w:p w14:paraId="0568C7A7" w14:textId="77777777" w:rsidR="006C0BE6" w:rsidRPr="00E2142D" w:rsidRDefault="006C0BE6" w:rsidP="006C0BE6">
      <w:pPr>
        <w:pStyle w:val="09-Wordlist"/>
        <w:tabs>
          <w:tab w:val="left" w:pos="1304"/>
        </w:tabs>
        <w:spacing w:before="60"/>
        <w:rPr>
          <w:rFonts w:ascii="Helvetica" w:hAnsi="Helvetica"/>
          <w:spacing w:val="-2"/>
          <w:sz w:val="19"/>
        </w:rPr>
      </w:pPr>
      <w:r w:rsidRPr="00E2142D">
        <w:rPr>
          <w:rFonts w:ascii="Helvetica" w:hAnsi="Helvetica"/>
          <w:spacing w:val="-2"/>
          <w:sz w:val="19"/>
        </w:rPr>
        <w:t xml:space="preserve">Mariana </w:t>
      </w:r>
      <w:r w:rsidRPr="00E2142D">
        <w:rPr>
          <w:rFonts w:ascii="Helvetica" w:hAnsi="Helvetica"/>
          <w:spacing w:val="-2"/>
          <w:sz w:val="19"/>
        </w:rPr>
        <w:tab/>
        <w:t xml:space="preserve">Exactly. And what will you do when you pass your </w:t>
      </w:r>
      <w:r>
        <w:rPr>
          <w:rFonts w:ascii="Helvetica" w:hAnsi="Helvetica"/>
          <w:spacing w:val="-2"/>
          <w:sz w:val="19"/>
        </w:rPr>
        <w:t>tests</w:t>
      </w:r>
      <w:r w:rsidRPr="00E2142D">
        <w:rPr>
          <w:rFonts w:ascii="Helvetica" w:hAnsi="Helvetica"/>
          <w:spacing w:val="-2"/>
          <w:sz w:val="19"/>
        </w:rPr>
        <w:t>?</w:t>
      </w:r>
    </w:p>
    <w:p w14:paraId="1FC0096B" w14:textId="77777777" w:rsidR="006C0BE6" w:rsidRPr="00E2142D" w:rsidRDefault="006C0BE6" w:rsidP="006C0BE6">
      <w:pPr>
        <w:pStyle w:val="09-Wordlist"/>
        <w:tabs>
          <w:tab w:val="left" w:pos="1304"/>
        </w:tabs>
        <w:spacing w:before="60"/>
        <w:rPr>
          <w:rFonts w:ascii="Helvetica" w:hAnsi="Helvetica"/>
          <w:spacing w:val="-2"/>
          <w:sz w:val="19"/>
        </w:rPr>
      </w:pPr>
      <w:r w:rsidRPr="00E2142D">
        <w:rPr>
          <w:rFonts w:ascii="Helvetica" w:hAnsi="Helvetica"/>
          <w:spacing w:val="-2"/>
          <w:sz w:val="19"/>
        </w:rPr>
        <w:t xml:space="preserve">Rob </w:t>
      </w:r>
      <w:r w:rsidRPr="00E2142D">
        <w:rPr>
          <w:rFonts w:ascii="Helvetica" w:hAnsi="Helvetica"/>
          <w:spacing w:val="-2"/>
          <w:sz w:val="19"/>
        </w:rPr>
        <w:tab/>
        <w:t>In the future, I’ll get a great job –</w:t>
      </w:r>
    </w:p>
    <w:p w14:paraId="253606BE" w14:textId="77777777" w:rsidR="006C0BE6" w:rsidRPr="00E2142D" w:rsidRDefault="006C0BE6" w:rsidP="006C0BE6">
      <w:pPr>
        <w:pStyle w:val="09-Wordlist"/>
        <w:tabs>
          <w:tab w:val="left" w:pos="1304"/>
        </w:tabs>
        <w:spacing w:before="60"/>
        <w:rPr>
          <w:rFonts w:ascii="Helvetica" w:hAnsi="Helvetica"/>
          <w:spacing w:val="-2"/>
          <w:sz w:val="19"/>
        </w:rPr>
      </w:pPr>
      <w:r w:rsidRPr="00E2142D">
        <w:rPr>
          <w:rFonts w:ascii="Helvetica" w:hAnsi="Helvetica"/>
          <w:spacing w:val="-2"/>
          <w:sz w:val="19"/>
        </w:rPr>
        <w:t xml:space="preserve">Mariana  </w:t>
      </w:r>
      <w:r>
        <w:rPr>
          <w:rFonts w:ascii="Helvetica" w:hAnsi="Helvetica"/>
          <w:spacing w:val="-2"/>
          <w:sz w:val="19"/>
        </w:rPr>
        <w:tab/>
      </w:r>
      <w:r w:rsidRPr="00E2142D">
        <w:rPr>
          <w:rFonts w:ascii="Helvetica" w:hAnsi="Helvetica"/>
          <w:spacing w:val="-2"/>
          <w:sz w:val="19"/>
        </w:rPr>
        <w:t>What job?</w:t>
      </w:r>
    </w:p>
    <w:p w14:paraId="24AD7BB2" w14:textId="77777777" w:rsidR="006C0BE6" w:rsidRPr="00E2142D" w:rsidRDefault="006C0BE6" w:rsidP="006C0BE6">
      <w:pPr>
        <w:pStyle w:val="09-Wordlist"/>
        <w:tabs>
          <w:tab w:val="left" w:pos="1304"/>
        </w:tabs>
        <w:spacing w:before="60"/>
        <w:rPr>
          <w:rFonts w:ascii="Helvetica" w:hAnsi="Helvetica"/>
          <w:spacing w:val="-2"/>
          <w:sz w:val="19"/>
        </w:rPr>
      </w:pPr>
      <w:r w:rsidRPr="00E2142D">
        <w:rPr>
          <w:rFonts w:ascii="Helvetica" w:hAnsi="Helvetica"/>
          <w:spacing w:val="-2"/>
          <w:sz w:val="19"/>
        </w:rPr>
        <w:t xml:space="preserve">Rob </w:t>
      </w:r>
      <w:r w:rsidRPr="00E2142D">
        <w:rPr>
          <w:rFonts w:ascii="Helvetica" w:hAnsi="Helvetica"/>
          <w:spacing w:val="-2"/>
          <w:sz w:val="19"/>
        </w:rPr>
        <w:tab/>
        <w:t xml:space="preserve">I don’t want to be a rich businessman or anything. I want to help people. Not a teacher, but maybe a doctor – helping people when they’re </w:t>
      </w:r>
      <w:r>
        <w:rPr>
          <w:rFonts w:ascii="Helvetica" w:hAnsi="Helvetica"/>
          <w:spacing w:val="-2"/>
          <w:sz w:val="19"/>
        </w:rPr>
        <w:t>sick</w:t>
      </w:r>
      <w:r w:rsidRPr="00E2142D">
        <w:rPr>
          <w:rFonts w:ascii="Helvetica" w:hAnsi="Helvetica"/>
          <w:spacing w:val="-2"/>
          <w:sz w:val="19"/>
        </w:rPr>
        <w:t xml:space="preserve">. </w:t>
      </w:r>
    </w:p>
    <w:p w14:paraId="2E6F18E2" w14:textId="77777777" w:rsidR="006C0BE6" w:rsidRPr="00E2142D" w:rsidRDefault="006C0BE6" w:rsidP="006C0BE6">
      <w:pPr>
        <w:pStyle w:val="09-Wordlist"/>
        <w:tabs>
          <w:tab w:val="left" w:pos="1304"/>
        </w:tabs>
        <w:spacing w:before="60"/>
        <w:rPr>
          <w:rFonts w:ascii="Helvetica" w:hAnsi="Helvetica"/>
          <w:spacing w:val="-2"/>
          <w:sz w:val="19"/>
        </w:rPr>
      </w:pPr>
      <w:r w:rsidRPr="00E2142D">
        <w:rPr>
          <w:rFonts w:ascii="Helvetica" w:hAnsi="Helvetica"/>
          <w:spacing w:val="-2"/>
          <w:sz w:val="19"/>
        </w:rPr>
        <w:t>Mariana</w:t>
      </w:r>
      <w:r w:rsidRPr="00E2142D">
        <w:rPr>
          <w:rFonts w:ascii="Helvetica" w:hAnsi="Helvetica"/>
          <w:spacing w:val="-2"/>
          <w:sz w:val="19"/>
        </w:rPr>
        <w:tab/>
        <w:t>And what will you do when you’re really old?</w:t>
      </w:r>
    </w:p>
    <w:p w14:paraId="771A58EF" w14:textId="77777777" w:rsidR="006C0BE6" w:rsidRPr="00E2142D" w:rsidRDefault="006C0BE6" w:rsidP="006C0BE6">
      <w:pPr>
        <w:pStyle w:val="09-Wordlist"/>
        <w:tabs>
          <w:tab w:val="left" w:pos="1304"/>
        </w:tabs>
        <w:spacing w:before="60"/>
        <w:rPr>
          <w:rFonts w:ascii="Helvetica" w:hAnsi="Helvetica"/>
          <w:spacing w:val="-2"/>
          <w:sz w:val="19"/>
        </w:rPr>
      </w:pPr>
      <w:r w:rsidRPr="00E2142D">
        <w:rPr>
          <w:rFonts w:ascii="Helvetica" w:hAnsi="Helvetica"/>
          <w:spacing w:val="-2"/>
          <w:sz w:val="19"/>
        </w:rPr>
        <w:t xml:space="preserve">Rob  </w:t>
      </w:r>
      <w:r w:rsidRPr="00E2142D">
        <w:rPr>
          <w:rFonts w:ascii="Helvetica" w:hAnsi="Helvetica"/>
          <w:spacing w:val="-2"/>
          <w:sz w:val="19"/>
        </w:rPr>
        <w:tab/>
        <w:t xml:space="preserve">Well, as soon as I don’t have to work anymore, I’ll stop working, and … I don’t know. I’ll have more time to travel and spend </w:t>
      </w:r>
      <w:r>
        <w:rPr>
          <w:rFonts w:ascii="Helvetica" w:hAnsi="Helvetica"/>
          <w:spacing w:val="-2"/>
          <w:sz w:val="19"/>
        </w:rPr>
        <w:t xml:space="preserve">time </w:t>
      </w:r>
      <w:r w:rsidRPr="00E2142D">
        <w:rPr>
          <w:rFonts w:ascii="Helvetica" w:hAnsi="Helvetica"/>
          <w:spacing w:val="-2"/>
          <w:sz w:val="19"/>
        </w:rPr>
        <w:t>with my family, and things like that.</w:t>
      </w:r>
    </w:p>
    <w:p w14:paraId="48D2C9ED" w14:textId="77777777" w:rsidR="006C0BE6" w:rsidRPr="00E2142D" w:rsidRDefault="006C0BE6" w:rsidP="006C0BE6">
      <w:pPr>
        <w:pStyle w:val="09-Wordlist"/>
        <w:tabs>
          <w:tab w:val="left" w:pos="1304"/>
        </w:tabs>
        <w:spacing w:before="60"/>
        <w:rPr>
          <w:rFonts w:ascii="Helvetica" w:hAnsi="Helvetica"/>
          <w:spacing w:val="-2"/>
          <w:sz w:val="19"/>
        </w:rPr>
      </w:pPr>
      <w:r w:rsidRPr="00E2142D">
        <w:rPr>
          <w:rFonts w:ascii="Helvetica" w:hAnsi="Helvetica"/>
          <w:spacing w:val="-2"/>
          <w:sz w:val="19"/>
        </w:rPr>
        <w:t xml:space="preserve">Mariana </w:t>
      </w:r>
      <w:r w:rsidRPr="00E2142D">
        <w:rPr>
          <w:rFonts w:ascii="Helvetica" w:hAnsi="Helvetica"/>
          <w:spacing w:val="-2"/>
          <w:sz w:val="19"/>
        </w:rPr>
        <w:tab/>
        <w:t xml:space="preserve">Yeah, me too. So, you’ll have </w:t>
      </w:r>
      <w:r>
        <w:rPr>
          <w:rFonts w:ascii="Helvetica" w:hAnsi="Helvetica"/>
          <w:spacing w:val="-2"/>
          <w:sz w:val="19"/>
        </w:rPr>
        <w:t>lots</w:t>
      </w:r>
      <w:r w:rsidRPr="00E2142D">
        <w:rPr>
          <w:rFonts w:ascii="Helvetica" w:hAnsi="Helvetica"/>
          <w:spacing w:val="-2"/>
          <w:sz w:val="19"/>
        </w:rPr>
        <w:t xml:space="preserve"> of free time in about 50 years.</w:t>
      </w:r>
    </w:p>
    <w:p w14:paraId="599961BD" w14:textId="77777777" w:rsidR="006C0BE6" w:rsidRPr="00E2142D" w:rsidRDefault="006C0BE6" w:rsidP="006C0BE6">
      <w:pPr>
        <w:pStyle w:val="09-Wordlist"/>
        <w:tabs>
          <w:tab w:val="left" w:pos="1304"/>
        </w:tabs>
        <w:spacing w:before="60"/>
        <w:rPr>
          <w:rFonts w:ascii="Helvetica" w:hAnsi="Helvetica"/>
          <w:spacing w:val="-2"/>
          <w:sz w:val="19"/>
        </w:rPr>
      </w:pPr>
      <w:r w:rsidRPr="00E2142D">
        <w:rPr>
          <w:rFonts w:ascii="Helvetica" w:hAnsi="Helvetica"/>
          <w:spacing w:val="-2"/>
          <w:sz w:val="19"/>
        </w:rPr>
        <w:t>Rob</w:t>
      </w:r>
      <w:r w:rsidRPr="00E2142D">
        <w:rPr>
          <w:rFonts w:ascii="Helvetica" w:hAnsi="Helvetica"/>
          <w:spacing w:val="-2"/>
          <w:sz w:val="19"/>
        </w:rPr>
        <w:tab/>
        <w:t>Yes, you’re right. I didn’t think about it like that. OK, now I really want to finish my homework.</w:t>
      </w:r>
    </w:p>
    <w:p w14:paraId="6C4764ED" w14:textId="77777777" w:rsidR="006C0BE6" w:rsidRPr="00E2142D" w:rsidRDefault="006C0BE6" w:rsidP="006C0BE6">
      <w:pPr>
        <w:pStyle w:val="09-Wordlist"/>
        <w:tabs>
          <w:tab w:val="left" w:pos="1304"/>
        </w:tabs>
        <w:spacing w:before="60"/>
        <w:rPr>
          <w:rFonts w:ascii="Helvetica" w:hAnsi="Helvetica"/>
          <w:spacing w:val="-2"/>
          <w:sz w:val="19"/>
        </w:rPr>
      </w:pPr>
      <w:r w:rsidRPr="00E2142D">
        <w:rPr>
          <w:rFonts w:ascii="Helvetica" w:hAnsi="Helvetica"/>
          <w:spacing w:val="-2"/>
          <w:sz w:val="19"/>
        </w:rPr>
        <w:t>Mariana</w:t>
      </w:r>
      <w:r w:rsidRPr="00E2142D">
        <w:rPr>
          <w:rFonts w:ascii="Helvetica" w:hAnsi="Helvetica"/>
          <w:spacing w:val="-2"/>
          <w:sz w:val="19"/>
        </w:rPr>
        <w:tab/>
        <w:t xml:space="preserve">I always try to do something </w:t>
      </w:r>
      <w:r>
        <w:rPr>
          <w:rFonts w:ascii="Helvetica" w:hAnsi="Helvetica"/>
          <w:spacing w:val="-2"/>
          <w:sz w:val="19"/>
        </w:rPr>
        <w:t>fun</w:t>
      </w:r>
      <w:r w:rsidRPr="00E2142D">
        <w:rPr>
          <w:rFonts w:ascii="Helvetica" w:hAnsi="Helvetica"/>
          <w:spacing w:val="-2"/>
          <w:sz w:val="19"/>
        </w:rPr>
        <w:t xml:space="preserve"> after I’ve finished </w:t>
      </w:r>
      <w:r>
        <w:rPr>
          <w:rFonts w:ascii="Helvetica" w:hAnsi="Helvetica"/>
          <w:spacing w:val="-2"/>
          <w:sz w:val="19"/>
        </w:rPr>
        <w:t>working</w:t>
      </w:r>
      <w:r w:rsidRPr="00E2142D">
        <w:rPr>
          <w:rFonts w:ascii="Helvetica" w:hAnsi="Helvetica"/>
          <w:spacing w:val="-2"/>
          <w:sz w:val="19"/>
        </w:rPr>
        <w:t xml:space="preserve">. Tell you what – as soon as you do that, we’ll go to the </w:t>
      </w:r>
      <w:r>
        <w:rPr>
          <w:rFonts w:ascii="Helvetica" w:hAnsi="Helvetica"/>
          <w:spacing w:val="-2"/>
          <w:sz w:val="19"/>
        </w:rPr>
        <w:t>movies</w:t>
      </w:r>
      <w:r w:rsidRPr="00E2142D">
        <w:rPr>
          <w:rFonts w:ascii="Helvetica" w:hAnsi="Helvetica"/>
          <w:spacing w:val="-2"/>
          <w:sz w:val="19"/>
        </w:rPr>
        <w:t>!</w:t>
      </w:r>
    </w:p>
    <w:p w14:paraId="09F7CD10" w14:textId="77777777" w:rsidR="006C0BE6" w:rsidRPr="00E2142D" w:rsidRDefault="006C0BE6" w:rsidP="006C0BE6">
      <w:pPr>
        <w:pStyle w:val="09-Wordlist"/>
        <w:tabs>
          <w:tab w:val="left" w:pos="1304"/>
        </w:tabs>
        <w:spacing w:before="60"/>
        <w:rPr>
          <w:rFonts w:ascii="Helvetica" w:hAnsi="Helvetica"/>
          <w:spacing w:val="-2"/>
          <w:sz w:val="19"/>
        </w:rPr>
      </w:pPr>
      <w:r w:rsidRPr="00E2142D">
        <w:rPr>
          <w:rFonts w:ascii="Helvetica" w:hAnsi="Helvetica"/>
          <w:spacing w:val="-2"/>
          <w:sz w:val="19"/>
        </w:rPr>
        <w:t>Rob</w:t>
      </w:r>
      <w:r w:rsidRPr="00E2142D">
        <w:rPr>
          <w:rFonts w:ascii="Helvetica" w:hAnsi="Helvetica"/>
          <w:spacing w:val="-2"/>
          <w:sz w:val="19"/>
        </w:rPr>
        <w:tab/>
        <w:t>Good idea!</w:t>
      </w:r>
    </w:p>
    <w:p w14:paraId="0282A71F" w14:textId="77777777" w:rsidR="006C0BE6" w:rsidRPr="00E2142D" w:rsidRDefault="006C0BE6" w:rsidP="006C0BE6">
      <w:pPr>
        <w:pStyle w:val="Header2"/>
      </w:pPr>
      <w:r w:rsidRPr="00E2142D">
        <w:t>Skills Test 12</w:t>
      </w:r>
    </w:p>
    <w:p w14:paraId="69520E9A" w14:textId="77777777" w:rsidR="006C0BE6" w:rsidRPr="0049508F" w:rsidRDefault="006C0BE6" w:rsidP="006C0BE6">
      <w:pPr>
        <w:pStyle w:val="03-Rubricafterhead"/>
        <w:tabs>
          <w:tab w:val="left" w:pos="1020"/>
        </w:tabs>
        <w:spacing w:before="0"/>
        <w:ind w:left="1020" w:hanging="1020"/>
        <w:rPr>
          <w:rFonts w:ascii="Helvetica" w:hAnsi="Helvetica"/>
          <w:b/>
          <w:sz w:val="20"/>
        </w:rPr>
      </w:pPr>
      <w:r w:rsidRPr="0049508F">
        <w:rPr>
          <w:rFonts w:ascii="Helvetica" w:hAnsi="Helvetica"/>
          <w:b/>
          <w:sz w:val="20"/>
        </w:rPr>
        <w:t>Track 12</w:t>
      </w:r>
    </w:p>
    <w:p w14:paraId="0C070896" w14:textId="77777777" w:rsidR="006C0BE6" w:rsidRPr="00E2142D" w:rsidRDefault="006C0BE6" w:rsidP="006C0BE6">
      <w:pPr>
        <w:pStyle w:val="09-Wordlist"/>
        <w:tabs>
          <w:tab w:val="left" w:pos="880"/>
        </w:tabs>
        <w:spacing w:before="71"/>
        <w:ind w:left="851"/>
        <w:rPr>
          <w:rFonts w:ascii="Helvetica" w:hAnsi="Helvetica"/>
          <w:spacing w:val="-2"/>
          <w:sz w:val="19"/>
        </w:rPr>
      </w:pPr>
      <w:r w:rsidRPr="00E2142D">
        <w:rPr>
          <w:rFonts w:ascii="Helvetica" w:hAnsi="Helvetica"/>
          <w:spacing w:val="-2"/>
          <w:sz w:val="19"/>
        </w:rPr>
        <w:t xml:space="preserve">Man </w:t>
      </w:r>
      <w:r w:rsidRPr="00E2142D">
        <w:rPr>
          <w:rFonts w:ascii="Helvetica" w:hAnsi="Helvetica"/>
          <w:spacing w:val="-2"/>
          <w:sz w:val="19"/>
        </w:rPr>
        <w:tab/>
        <w:t>Where’s the best or most unusual place you’ve ever been to, Valeria?</w:t>
      </w:r>
    </w:p>
    <w:p w14:paraId="04E1166C" w14:textId="77777777" w:rsidR="006C0BE6" w:rsidRPr="00E2142D" w:rsidRDefault="006C0BE6" w:rsidP="006C0BE6">
      <w:pPr>
        <w:pStyle w:val="09-Wordlist"/>
        <w:tabs>
          <w:tab w:val="left" w:pos="880"/>
        </w:tabs>
        <w:spacing w:before="71"/>
        <w:ind w:left="851"/>
        <w:rPr>
          <w:rFonts w:ascii="Helvetica" w:hAnsi="Helvetica"/>
          <w:spacing w:val="-2"/>
          <w:sz w:val="19"/>
        </w:rPr>
      </w:pPr>
      <w:r w:rsidRPr="00E2142D">
        <w:rPr>
          <w:rFonts w:ascii="Helvetica" w:hAnsi="Helvetica"/>
          <w:spacing w:val="-2"/>
          <w:sz w:val="19"/>
        </w:rPr>
        <w:t xml:space="preserve">Valeria </w:t>
      </w:r>
      <w:r w:rsidRPr="00E2142D">
        <w:rPr>
          <w:rFonts w:ascii="Helvetica" w:hAnsi="Helvetica"/>
          <w:spacing w:val="-2"/>
          <w:sz w:val="19"/>
        </w:rPr>
        <w:tab/>
        <w:t>Well … My favorite was Japan. I liked China, too. But the most unusual was England.</w:t>
      </w:r>
    </w:p>
    <w:p w14:paraId="4A25DBFD" w14:textId="77777777" w:rsidR="006C0BE6" w:rsidRPr="00E2142D" w:rsidRDefault="006C0BE6" w:rsidP="006C0BE6">
      <w:pPr>
        <w:pStyle w:val="09-Wordlist"/>
        <w:tabs>
          <w:tab w:val="left" w:pos="880"/>
        </w:tabs>
        <w:spacing w:before="71"/>
        <w:ind w:left="851"/>
        <w:rPr>
          <w:rFonts w:ascii="Helvetica" w:hAnsi="Helvetica"/>
          <w:spacing w:val="-2"/>
          <w:sz w:val="19"/>
        </w:rPr>
      </w:pPr>
      <w:r w:rsidRPr="00E2142D">
        <w:rPr>
          <w:rFonts w:ascii="Helvetica" w:hAnsi="Helvetica"/>
          <w:spacing w:val="-2"/>
          <w:sz w:val="19"/>
        </w:rPr>
        <w:t xml:space="preserve">Man </w:t>
      </w:r>
      <w:r w:rsidRPr="00E2142D">
        <w:rPr>
          <w:rFonts w:ascii="Helvetica" w:hAnsi="Helvetica"/>
          <w:spacing w:val="-2"/>
          <w:sz w:val="19"/>
        </w:rPr>
        <w:tab/>
        <w:t>Why?</w:t>
      </w:r>
    </w:p>
    <w:p w14:paraId="29755FF0" w14:textId="4EA83425" w:rsidR="006C0BE6" w:rsidRPr="00E2142D" w:rsidRDefault="006C0BE6" w:rsidP="006C0BE6">
      <w:pPr>
        <w:pStyle w:val="09-Wordlist"/>
        <w:tabs>
          <w:tab w:val="left" w:pos="880"/>
        </w:tabs>
        <w:spacing w:before="71"/>
        <w:ind w:left="851"/>
        <w:rPr>
          <w:rFonts w:ascii="Helvetica" w:hAnsi="Helvetica"/>
          <w:spacing w:val="-2"/>
          <w:sz w:val="19"/>
        </w:rPr>
      </w:pPr>
      <w:r w:rsidRPr="00E2142D">
        <w:rPr>
          <w:rFonts w:ascii="Helvetica" w:hAnsi="Helvetica"/>
          <w:spacing w:val="-2"/>
          <w:sz w:val="19"/>
        </w:rPr>
        <w:t xml:space="preserve">Valeria </w:t>
      </w:r>
      <w:r w:rsidRPr="00E2142D">
        <w:rPr>
          <w:rFonts w:ascii="Helvetica" w:hAnsi="Helvetica"/>
          <w:spacing w:val="-2"/>
          <w:sz w:val="19"/>
        </w:rPr>
        <w:tab/>
        <w:t xml:space="preserve">English people say </w:t>
      </w:r>
      <w:r>
        <w:rPr>
          <w:rFonts w:ascii="Helvetica" w:hAnsi="Helvetica"/>
          <w:spacing w:val="-2"/>
          <w:sz w:val="19"/>
        </w:rPr>
        <w:t>“S</w:t>
      </w:r>
      <w:r w:rsidRPr="00E2142D">
        <w:rPr>
          <w:rFonts w:ascii="Helvetica" w:hAnsi="Helvetica"/>
          <w:spacing w:val="-2"/>
          <w:sz w:val="19"/>
        </w:rPr>
        <w:t>orry</w:t>
      </w:r>
      <w:r>
        <w:rPr>
          <w:rFonts w:ascii="Helvetica" w:hAnsi="Helvetica"/>
          <w:spacing w:val="-2"/>
          <w:sz w:val="19"/>
        </w:rPr>
        <w:t>”</w:t>
      </w:r>
      <w:r w:rsidRPr="00E2142D">
        <w:rPr>
          <w:rFonts w:ascii="Helvetica" w:hAnsi="Helvetica"/>
          <w:spacing w:val="-2"/>
          <w:sz w:val="19"/>
        </w:rPr>
        <w:t xml:space="preserve"> all the time – </w:t>
      </w:r>
      <w:r>
        <w:rPr>
          <w:rFonts w:ascii="Helvetica" w:hAnsi="Helvetica"/>
          <w:spacing w:val="-2"/>
          <w:sz w:val="19"/>
        </w:rPr>
        <w:t>even</w:t>
      </w:r>
      <w:r w:rsidRPr="00E2142D">
        <w:rPr>
          <w:rFonts w:ascii="Helvetica" w:hAnsi="Helvetica"/>
          <w:spacing w:val="-2"/>
          <w:sz w:val="19"/>
        </w:rPr>
        <w:t xml:space="preserve"> when they </w:t>
      </w:r>
      <w:r>
        <w:rPr>
          <w:rFonts w:ascii="Helvetica" w:hAnsi="Helvetica"/>
          <w:spacing w:val="-2"/>
          <w:sz w:val="19"/>
        </w:rPr>
        <w:t>didn’t</w:t>
      </w:r>
      <w:r w:rsidRPr="00E2142D">
        <w:rPr>
          <w:rFonts w:ascii="Helvetica" w:hAnsi="Helvetica"/>
          <w:spacing w:val="-2"/>
          <w:sz w:val="19"/>
        </w:rPr>
        <w:t xml:space="preserve"> do anything wrong. If you bump into an English person in the street, they will say </w:t>
      </w:r>
      <w:r>
        <w:rPr>
          <w:rFonts w:ascii="Helvetica" w:hAnsi="Helvetica"/>
          <w:spacing w:val="-2"/>
          <w:sz w:val="19"/>
        </w:rPr>
        <w:t>“S</w:t>
      </w:r>
      <w:r w:rsidRPr="00E2142D">
        <w:rPr>
          <w:rFonts w:ascii="Helvetica" w:hAnsi="Helvetica"/>
          <w:spacing w:val="-2"/>
          <w:sz w:val="19"/>
        </w:rPr>
        <w:t>orry.</w:t>
      </w:r>
      <w:r>
        <w:rPr>
          <w:rFonts w:ascii="Helvetica" w:hAnsi="Helvetica"/>
          <w:spacing w:val="-2"/>
          <w:sz w:val="19"/>
        </w:rPr>
        <w:t>”</w:t>
      </w:r>
      <w:r w:rsidRPr="00E2142D">
        <w:rPr>
          <w:rFonts w:ascii="Helvetica" w:hAnsi="Helvetica"/>
          <w:spacing w:val="-2"/>
          <w:sz w:val="19"/>
        </w:rPr>
        <w:t xml:space="preserve"> </w:t>
      </w:r>
      <w:r>
        <w:rPr>
          <w:rFonts w:ascii="Helvetica" w:hAnsi="Helvetica"/>
          <w:spacing w:val="-2"/>
          <w:sz w:val="19"/>
        </w:rPr>
        <w:t>I don’t know w</w:t>
      </w:r>
      <w:r w:rsidRPr="00E2142D">
        <w:rPr>
          <w:rFonts w:ascii="Helvetica" w:hAnsi="Helvetica"/>
          <w:spacing w:val="-2"/>
          <w:sz w:val="19"/>
        </w:rPr>
        <w:t>hy</w:t>
      </w:r>
      <w:r>
        <w:rPr>
          <w:rFonts w:ascii="Helvetica" w:hAnsi="Helvetica"/>
          <w:spacing w:val="-2"/>
          <w:sz w:val="19"/>
        </w:rPr>
        <w:t>.</w:t>
      </w:r>
      <w:r w:rsidRPr="00E2142D">
        <w:rPr>
          <w:rFonts w:ascii="Helvetica" w:hAnsi="Helvetica"/>
          <w:spacing w:val="-2"/>
          <w:sz w:val="19"/>
        </w:rPr>
        <w:t xml:space="preserve"> And they always talk about the rain or how cold it is. </w:t>
      </w:r>
      <w:r>
        <w:rPr>
          <w:rFonts w:ascii="Helvetica" w:hAnsi="Helvetica"/>
          <w:spacing w:val="-2"/>
          <w:sz w:val="19"/>
        </w:rPr>
        <w:t xml:space="preserve">Maybe it is </w:t>
      </w:r>
      <w:r w:rsidRPr="00E2142D">
        <w:rPr>
          <w:rFonts w:ascii="Helvetica" w:hAnsi="Helvetica"/>
          <w:spacing w:val="-2"/>
          <w:sz w:val="19"/>
        </w:rPr>
        <w:t>because the weather is always so bad? In England, if it’s hot, it will be on the front pages of the newspapers!</w:t>
      </w:r>
    </w:p>
    <w:p w14:paraId="16EE4AAA" w14:textId="77777777" w:rsidR="006C0BE6" w:rsidRPr="00E2142D" w:rsidRDefault="006C0BE6" w:rsidP="006C0BE6">
      <w:pPr>
        <w:pStyle w:val="09-Wordlist"/>
        <w:tabs>
          <w:tab w:val="left" w:pos="880"/>
        </w:tabs>
        <w:spacing w:before="71"/>
        <w:ind w:left="851"/>
        <w:rPr>
          <w:rFonts w:ascii="Helvetica" w:hAnsi="Helvetica"/>
          <w:spacing w:val="-2"/>
          <w:sz w:val="19"/>
        </w:rPr>
      </w:pPr>
      <w:r w:rsidRPr="00E2142D">
        <w:rPr>
          <w:rFonts w:ascii="Helvetica" w:hAnsi="Helvetica"/>
          <w:spacing w:val="-2"/>
          <w:sz w:val="19"/>
        </w:rPr>
        <w:t xml:space="preserve">Man </w:t>
      </w:r>
      <w:r w:rsidRPr="00E2142D">
        <w:rPr>
          <w:rFonts w:ascii="Helvetica" w:hAnsi="Helvetica"/>
          <w:spacing w:val="-2"/>
          <w:sz w:val="19"/>
        </w:rPr>
        <w:tab/>
        <w:t>Have you ever eaten English food?</w:t>
      </w:r>
    </w:p>
    <w:p w14:paraId="4EB31261" w14:textId="25E55A4B" w:rsidR="006C0BE6" w:rsidRPr="00E2142D" w:rsidRDefault="006C0BE6" w:rsidP="006C0BE6">
      <w:pPr>
        <w:pStyle w:val="09-Wordlist"/>
        <w:tabs>
          <w:tab w:val="left" w:pos="880"/>
        </w:tabs>
        <w:spacing w:before="71"/>
        <w:ind w:left="851"/>
        <w:rPr>
          <w:rFonts w:ascii="Helvetica" w:hAnsi="Helvetica"/>
          <w:spacing w:val="-2"/>
          <w:sz w:val="19"/>
        </w:rPr>
      </w:pPr>
      <w:r w:rsidRPr="00E2142D">
        <w:rPr>
          <w:rFonts w:ascii="Helvetica" w:hAnsi="Helvetica"/>
          <w:spacing w:val="-2"/>
          <w:sz w:val="19"/>
        </w:rPr>
        <w:t xml:space="preserve">Valeria </w:t>
      </w:r>
      <w:r w:rsidRPr="00E2142D">
        <w:rPr>
          <w:rFonts w:ascii="Helvetica" w:hAnsi="Helvetica"/>
          <w:spacing w:val="-2"/>
          <w:sz w:val="19"/>
        </w:rPr>
        <w:tab/>
        <w:t>Yes</w:t>
      </w:r>
      <w:r>
        <w:rPr>
          <w:rFonts w:ascii="Helvetica" w:hAnsi="Helvetica"/>
          <w:spacing w:val="-2"/>
          <w:sz w:val="19"/>
        </w:rPr>
        <w:t xml:space="preserve"> I have</w:t>
      </w:r>
      <w:r w:rsidRPr="00E2142D">
        <w:rPr>
          <w:rFonts w:ascii="Helvetica" w:hAnsi="Helvetica"/>
          <w:spacing w:val="-2"/>
          <w:sz w:val="19"/>
        </w:rPr>
        <w:t xml:space="preserve">. I’ve </w:t>
      </w:r>
      <w:r>
        <w:rPr>
          <w:rFonts w:ascii="Helvetica" w:hAnsi="Helvetica"/>
          <w:spacing w:val="-2"/>
          <w:sz w:val="19"/>
        </w:rPr>
        <w:t xml:space="preserve">also </w:t>
      </w:r>
      <w:r w:rsidRPr="00E2142D">
        <w:rPr>
          <w:rFonts w:ascii="Helvetica" w:hAnsi="Helvetica"/>
          <w:spacing w:val="-2"/>
          <w:sz w:val="19"/>
        </w:rPr>
        <w:t xml:space="preserve">eaten some strange things </w:t>
      </w:r>
      <w:r>
        <w:rPr>
          <w:rFonts w:ascii="Helvetica" w:hAnsi="Helvetica"/>
          <w:spacing w:val="-2"/>
          <w:sz w:val="19"/>
        </w:rPr>
        <w:t>in other places</w:t>
      </w:r>
      <w:r w:rsidRPr="00E2142D">
        <w:rPr>
          <w:rFonts w:ascii="Helvetica" w:hAnsi="Helvetica"/>
          <w:spacing w:val="-2"/>
          <w:sz w:val="19"/>
        </w:rPr>
        <w:t xml:space="preserve">. Once, I ate snake in China – and fried spider in Cambodia! That was really unusual! But the strangest thing </w:t>
      </w:r>
      <w:r>
        <w:rPr>
          <w:rFonts w:ascii="Helvetica" w:hAnsi="Helvetica"/>
          <w:spacing w:val="-2"/>
          <w:sz w:val="19"/>
        </w:rPr>
        <w:t>I’ve had was</w:t>
      </w:r>
      <w:r w:rsidRPr="00E2142D">
        <w:rPr>
          <w:rFonts w:ascii="Helvetica" w:hAnsi="Helvetica"/>
          <w:spacing w:val="-2"/>
          <w:sz w:val="19"/>
        </w:rPr>
        <w:t xml:space="preserve"> in the </w:t>
      </w:r>
      <w:r>
        <w:rPr>
          <w:rFonts w:ascii="Helvetica" w:hAnsi="Helvetica"/>
          <w:spacing w:val="-2"/>
          <w:sz w:val="19"/>
        </w:rPr>
        <w:t>“</w:t>
      </w:r>
      <w:r w:rsidRPr="00E2142D">
        <w:rPr>
          <w:rFonts w:ascii="Helvetica" w:hAnsi="Helvetica"/>
          <w:spacing w:val="-2"/>
          <w:sz w:val="19"/>
        </w:rPr>
        <w:t>traditional English breakfast.</w:t>
      </w:r>
      <w:r>
        <w:rPr>
          <w:rFonts w:ascii="Helvetica" w:hAnsi="Helvetica"/>
          <w:spacing w:val="-2"/>
          <w:sz w:val="19"/>
        </w:rPr>
        <w:t>”</w:t>
      </w:r>
      <w:r w:rsidRPr="00E2142D">
        <w:rPr>
          <w:rFonts w:ascii="Helvetica" w:hAnsi="Helvetica"/>
          <w:spacing w:val="-2"/>
          <w:sz w:val="19"/>
        </w:rPr>
        <w:t xml:space="preserve"> I don’t know what it was, exactly. There were some beans in</w:t>
      </w:r>
      <w:r>
        <w:rPr>
          <w:rFonts w:ascii="Helvetica" w:hAnsi="Helvetica"/>
          <w:spacing w:val="-2"/>
          <w:sz w:val="19"/>
        </w:rPr>
        <w:t xml:space="preserve"> a sweet</w:t>
      </w:r>
      <w:r w:rsidRPr="00E2142D">
        <w:rPr>
          <w:rFonts w:ascii="Helvetica" w:hAnsi="Helvetica"/>
          <w:spacing w:val="-2"/>
          <w:sz w:val="19"/>
        </w:rPr>
        <w:t xml:space="preserve"> tomato sauce. </w:t>
      </w:r>
      <w:r>
        <w:rPr>
          <w:rFonts w:ascii="Helvetica" w:hAnsi="Helvetica"/>
          <w:spacing w:val="-2"/>
          <w:sz w:val="19"/>
        </w:rPr>
        <w:t xml:space="preserve">That was weird. </w:t>
      </w:r>
      <w:r w:rsidRPr="00E2142D">
        <w:rPr>
          <w:rFonts w:ascii="Helvetica" w:hAnsi="Helvetica"/>
          <w:spacing w:val="-2"/>
          <w:sz w:val="19"/>
        </w:rPr>
        <w:t xml:space="preserve">But </w:t>
      </w:r>
      <w:r>
        <w:rPr>
          <w:rFonts w:ascii="Helvetica" w:hAnsi="Helvetica"/>
          <w:spacing w:val="-2"/>
          <w:sz w:val="19"/>
        </w:rPr>
        <w:t>the strangest thing was</w:t>
      </w:r>
      <w:r w:rsidRPr="00E2142D">
        <w:rPr>
          <w:rFonts w:ascii="Helvetica" w:hAnsi="Helvetica"/>
          <w:spacing w:val="-2"/>
          <w:sz w:val="19"/>
        </w:rPr>
        <w:t xml:space="preserve"> called </w:t>
      </w:r>
      <w:r>
        <w:rPr>
          <w:rFonts w:ascii="Helvetica" w:hAnsi="Helvetica"/>
          <w:spacing w:val="-2"/>
          <w:sz w:val="19"/>
        </w:rPr>
        <w:t>“</w:t>
      </w:r>
      <w:r w:rsidRPr="00E2142D">
        <w:rPr>
          <w:rFonts w:ascii="Helvetica" w:hAnsi="Helvetica"/>
          <w:spacing w:val="-2"/>
          <w:sz w:val="19"/>
        </w:rPr>
        <w:t>black pudding.</w:t>
      </w:r>
      <w:r>
        <w:rPr>
          <w:rFonts w:ascii="Helvetica" w:hAnsi="Helvetica"/>
          <w:spacing w:val="-2"/>
          <w:sz w:val="19"/>
        </w:rPr>
        <w:t>”</w:t>
      </w:r>
      <w:r w:rsidRPr="00E2142D">
        <w:rPr>
          <w:rFonts w:ascii="Helvetica" w:hAnsi="Helvetica"/>
          <w:spacing w:val="-2"/>
          <w:sz w:val="19"/>
        </w:rPr>
        <w:t xml:space="preserve"> It was black and maybe made of blood? I’ll never forget it!</w:t>
      </w:r>
    </w:p>
    <w:p w14:paraId="46D4FD09" w14:textId="77777777" w:rsidR="006C0BE6" w:rsidRPr="00E2142D" w:rsidRDefault="006C0BE6" w:rsidP="006C0BE6">
      <w:pPr>
        <w:pStyle w:val="09-Wordlist"/>
        <w:tabs>
          <w:tab w:val="left" w:pos="880"/>
        </w:tabs>
        <w:spacing w:before="71"/>
        <w:ind w:left="851"/>
        <w:rPr>
          <w:rFonts w:ascii="Helvetica" w:hAnsi="Helvetica"/>
          <w:spacing w:val="-2"/>
          <w:sz w:val="19"/>
        </w:rPr>
      </w:pPr>
      <w:r w:rsidRPr="00E2142D">
        <w:rPr>
          <w:rFonts w:ascii="Helvetica" w:hAnsi="Helvetica"/>
          <w:spacing w:val="-2"/>
          <w:sz w:val="19"/>
        </w:rPr>
        <w:t xml:space="preserve">Man </w:t>
      </w:r>
      <w:r w:rsidRPr="00E2142D">
        <w:rPr>
          <w:rFonts w:ascii="Helvetica" w:hAnsi="Helvetica"/>
          <w:spacing w:val="-2"/>
          <w:sz w:val="19"/>
        </w:rPr>
        <w:tab/>
        <w:t>Have you tried English tea?</w:t>
      </w:r>
    </w:p>
    <w:p w14:paraId="73FC2E63" w14:textId="77777777" w:rsidR="006C0BE6" w:rsidRPr="00E2142D" w:rsidRDefault="006C0BE6" w:rsidP="006C0BE6">
      <w:pPr>
        <w:pStyle w:val="09-Wordlist"/>
        <w:tabs>
          <w:tab w:val="left" w:pos="880"/>
        </w:tabs>
        <w:spacing w:before="71"/>
        <w:ind w:left="851"/>
        <w:rPr>
          <w:rFonts w:ascii="Helvetica" w:hAnsi="Helvetica"/>
          <w:spacing w:val="-2"/>
          <w:sz w:val="19"/>
        </w:rPr>
      </w:pPr>
      <w:r w:rsidRPr="00E2142D">
        <w:rPr>
          <w:rFonts w:ascii="Helvetica" w:hAnsi="Helvetica"/>
          <w:spacing w:val="-2"/>
          <w:sz w:val="19"/>
        </w:rPr>
        <w:t xml:space="preserve">Valeria </w:t>
      </w:r>
      <w:r w:rsidRPr="00E2142D">
        <w:rPr>
          <w:rFonts w:ascii="Helvetica" w:hAnsi="Helvetica"/>
          <w:spacing w:val="-2"/>
          <w:sz w:val="19"/>
        </w:rPr>
        <w:tab/>
        <w:t xml:space="preserve">Sure. English people </w:t>
      </w:r>
      <w:r>
        <w:rPr>
          <w:rFonts w:ascii="Helvetica" w:hAnsi="Helvetica"/>
          <w:spacing w:val="-2"/>
          <w:sz w:val="19"/>
        </w:rPr>
        <w:t>drink</w:t>
      </w:r>
      <w:r w:rsidRPr="00E2142D">
        <w:rPr>
          <w:rFonts w:ascii="Helvetica" w:hAnsi="Helvetica"/>
          <w:spacing w:val="-2"/>
          <w:sz w:val="19"/>
        </w:rPr>
        <w:t xml:space="preserve"> it all the time. It’s better than English coffee, which I don’t like. It was good, but they put milk in it. That’s really strange </w:t>
      </w:r>
      <w:r>
        <w:rPr>
          <w:rFonts w:ascii="Helvetica" w:hAnsi="Helvetica"/>
          <w:spacing w:val="-2"/>
          <w:sz w:val="19"/>
        </w:rPr>
        <w:t>to</w:t>
      </w:r>
      <w:r w:rsidRPr="00E2142D">
        <w:rPr>
          <w:rFonts w:ascii="Helvetica" w:hAnsi="Helvetica"/>
          <w:spacing w:val="-2"/>
          <w:sz w:val="19"/>
        </w:rPr>
        <w:t xml:space="preserve"> me.</w:t>
      </w:r>
    </w:p>
    <w:p w14:paraId="2C8C904A" w14:textId="77777777" w:rsidR="006C0BE6" w:rsidRPr="00E2142D" w:rsidRDefault="006C0BE6" w:rsidP="006C0BE6">
      <w:pPr>
        <w:pStyle w:val="09-Wordlist"/>
        <w:tabs>
          <w:tab w:val="left" w:pos="880"/>
        </w:tabs>
        <w:spacing w:before="71"/>
        <w:ind w:left="851"/>
        <w:rPr>
          <w:rFonts w:ascii="Helvetica" w:hAnsi="Helvetica"/>
          <w:spacing w:val="-2"/>
          <w:sz w:val="19"/>
        </w:rPr>
      </w:pPr>
      <w:r w:rsidRPr="00E2142D">
        <w:rPr>
          <w:rFonts w:ascii="Helvetica" w:hAnsi="Helvetica"/>
          <w:spacing w:val="-2"/>
          <w:sz w:val="19"/>
        </w:rPr>
        <w:t xml:space="preserve">Man </w:t>
      </w:r>
      <w:r w:rsidRPr="00E2142D">
        <w:rPr>
          <w:rFonts w:ascii="Helvetica" w:hAnsi="Helvetica"/>
          <w:spacing w:val="-2"/>
          <w:sz w:val="19"/>
        </w:rPr>
        <w:tab/>
        <w:t>Have you traveled to many places in England?</w:t>
      </w:r>
    </w:p>
    <w:p w14:paraId="27883855" w14:textId="6AC5A378" w:rsidR="006C0BE6" w:rsidRPr="00E2142D" w:rsidRDefault="006C0BE6" w:rsidP="006C0BE6">
      <w:pPr>
        <w:pStyle w:val="09-Wordlist"/>
        <w:tabs>
          <w:tab w:val="left" w:pos="880"/>
        </w:tabs>
        <w:spacing w:before="71"/>
        <w:ind w:left="851"/>
        <w:rPr>
          <w:rFonts w:ascii="Helvetica" w:hAnsi="Helvetica"/>
          <w:spacing w:val="-2"/>
          <w:sz w:val="19"/>
        </w:rPr>
      </w:pPr>
      <w:r w:rsidRPr="00E2142D">
        <w:rPr>
          <w:rFonts w:ascii="Helvetica" w:hAnsi="Helvetica"/>
          <w:spacing w:val="-2"/>
          <w:sz w:val="19"/>
        </w:rPr>
        <w:t xml:space="preserve">Valeria </w:t>
      </w:r>
      <w:r w:rsidRPr="00E2142D">
        <w:rPr>
          <w:rFonts w:ascii="Helvetica" w:hAnsi="Helvetica"/>
          <w:spacing w:val="-2"/>
          <w:sz w:val="19"/>
        </w:rPr>
        <w:tab/>
        <w:t>Yes, I have. I used buses and trains a lot.</w:t>
      </w:r>
      <w:r>
        <w:rPr>
          <w:rFonts w:ascii="Helvetica" w:hAnsi="Helvetica"/>
          <w:spacing w:val="-2"/>
          <w:sz w:val="19"/>
        </w:rPr>
        <w:t xml:space="preserve"> And some taxis, too.</w:t>
      </w:r>
      <w:r w:rsidRPr="00E2142D">
        <w:rPr>
          <w:rFonts w:ascii="Helvetica" w:hAnsi="Helvetica"/>
          <w:spacing w:val="-2"/>
          <w:sz w:val="19"/>
        </w:rPr>
        <w:t xml:space="preserve"> In London, if you take a taxi, the drivers always talk to you. But on buses or the</w:t>
      </w:r>
      <w:r>
        <w:rPr>
          <w:rFonts w:ascii="Helvetica" w:hAnsi="Helvetica"/>
          <w:spacing w:val="-2"/>
          <w:sz w:val="19"/>
        </w:rPr>
        <w:t xml:space="preserve"> </w:t>
      </w:r>
      <w:r w:rsidRPr="00E2142D">
        <w:rPr>
          <w:rFonts w:ascii="Helvetica" w:hAnsi="Helvetica"/>
          <w:spacing w:val="-2"/>
          <w:sz w:val="19"/>
        </w:rPr>
        <w:t>Underground</w:t>
      </w:r>
      <w:r>
        <w:rPr>
          <w:rFonts w:ascii="Helvetica" w:hAnsi="Helvetica"/>
          <w:spacing w:val="-2"/>
          <w:sz w:val="19"/>
        </w:rPr>
        <w:t>,</w:t>
      </w:r>
      <w:r w:rsidRPr="00E2142D">
        <w:rPr>
          <w:rFonts w:ascii="Helvetica" w:hAnsi="Helvetica"/>
          <w:spacing w:val="-2"/>
          <w:sz w:val="19"/>
        </w:rPr>
        <w:t xml:space="preserve"> people never talk to each other. On trains, people often use their phones to call other people and say</w:t>
      </w:r>
      <w:r>
        <w:rPr>
          <w:rFonts w:ascii="Helvetica" w:hAnsi="Helvetica"/>
          <w:spacing w:val="-2"/>
          <w:sz w:val="19"/>
        </w:rPr>
        <w:t>,</w:t>
      </w:r>
      <w:r w:rsidRPr="00E2142D">
        <w:rPr>
          <w:rFonts w:ascii="Helvetica" w:hAnsi="Helvetica"/>
          <w:spacing w:val="-2"/>
          <w:sz w:val="19"/>
        </w:rPr>
        <w:t xml:space="preserve"> </w:t>
      </w:r>
      <w:r>
        <w:rPr>
          <w:rFonts w:ascii="Helvetica" w:hAnsi="Helvetica"/>
          <w:spacing w:val="-2"/>
          <w:sz w:val="19"/>
        </w:rPr>
        <w:t>“</w:t>
      </w:r>
      <w:r w:rsidRPr="00E2142D">
        <w:rPr>
          <w:rFonts w:ascii="Helvetica" w:hAnsi="Helvetica"/>
          <w:spacing w:val="-2"/>
          <w:sz w:val="19"/>
        </w:rPr>
        <w:t>I’m on the train!</w:t>
      </w:r>
      <w:r>
        <w:rPr>
          <w:rFonts w:ascii="Helvetica" w:hAnsi="Helvetica"/>
          <w:spacing w:val="-2"/>
          <w:sz w:val="19"/>
        </w:rPr>
        <w:t>”</w:t>
      </w:r>
    </w:p>
    <w:p w14:paraId="2FE5D95D" w14:textId="77777777" w:rsidR="006C0BE6" w:rsidRPr="00E2142D" w:rsidRDefault="006C0BE6" w:rsidP="006C0BE6">
      <w:pPr>
        <w:pStyle w:val="09-Wordlist"/>
        <w:tabs>
          <w:tab w:val="left" w:pos="880"/>
        </w:tabs>
        <w:spacing w:before="71"/>
        <w:ind w:left="851"/>
        <w:rPr>
          <w:rFonts w:ascii="Helvetica" w:hAnsi="Helvetica"/>
          <w:spacing w:val="-2"/>
          <w:sz w:val="19"/>
        </w:rPr>
      </w:pPr>
      <w:r w:rsidRPr="00E2142D">
        <w:rPr>
          <w:rFonts w:ascii="Helvetica" w:hAnsi="Helvetica"/>
          <w:spacing w:val="-2"/>
          <w:sz w:val="19"/>
        </w:rPr>
        <w:t xml:space="preserve">Man </w:t>
      </w:r>
      <w:r w:rsidRPr="00E2142D">
        <w:rPr>
          <w:rFonts w:ascii="Helvetica" w:hAnsi="Helvetica"/>
          <w:spacing w:val="-2"/>
          <w:sz w:val="19"/>
        </w:rPr>
        <w:tab/>
        <w:t>What’s the best place you’ve been to in England?</w:t>
      </w:r>
    </w:p>
    <w:p w14:paraId="1FD09F60" w14:textId="47DB6D50" w:rsidR="006C0BE6" w:rsidRPr="00CC789E" w:rsidRDefault="006C0BE6" w:rsidP="006C0BE6">
      <w:pPr>
        <w:pStyle w:val="09-Wordlist"/>
        <w:tabs>
          <w:tab w:val="left" w:pos="880"/>
        </w:tabs>
        <w:spacing w:before="71"/>
        <w:ind w:left="851"/>
        <w:rPr>
          <w:rFonts w:ascii="Helvetica" w:hAnsi="Helvetica"/>
          <w:spacing w:val="-2"/>
        </w:rPr>
      </w:pPr>
      <w:r w:rsidRPr="00E2142D">
        <w:rPr>
          <w:rFonts w:ascii="Helvetica" w:hAnsi="Helvetica"/>
          <w:spacing w:val="-2"/>
          <w:sz w:val="19"/>
        </w:rPr>
        <w:t xml:space="preserve">Valeria </w:t>
      </w:r>
      <w:r w:rsidRPr="00E2142D">
        <w:rPr>
          <w:rFonts w:ascii="Helvetica" w:hAnsi="Helvetica"/>
          <w:spacing w:val="-2"/>
          <w:sz w:val="19"/>
        </w:rPr>
        <w:tab/>
        <w:t xml:space="preserve">Well, England is special – it’s small, but there are </w:t>
      </w:r>
      <w:r>
        <w:rPr>
          <w:rFonts w:ascii="Helvetica" w:hAnsi="Helvetica"/>
          <w:spacing w:val="-2"/>
          <w:sz w:val="19"/>
        </w:rPr>
        <w:t>lots</w:t>
      </w:r>
      <w:r w:rsidRPr="00E2142D">
        <w:rPr>
          <w:rFonts w:ascii="Helvetica" w:hAnsi="Helvetica"/>
          <w:spacing w:val="-2"/>
          <w:sz w:val="19"/>
        </w:rPr>
        <w:t xml:space="preserve"> of different things to see. There are great museums, and you shouldn’t miss Stonehenge</w:t>
      </w:r>
      <w:r>
        <w:rPr>
          <w:rFonts w:ascii="Helvetica" w:hAnsi="Helvetica"/>
          <w:spacing w:val="-2"/>
          <w:sz w:val="19"/>
        </w:rPr>
        <w:t xml:space="preserve">. It’s a </w:t>
      </w:r>
      <w:proofErr w:type="gramStart"/>
      <w:r>
        <w:rPr>
          <w:rFonts w:ascii="Helvetica" w:hAnsi="Helvetica"/>
          <w:spacing w:val="-2"/>
          <w:sz w:val="19"/>
        </w:rPr>
        <w:t>really special</w:t>
      </w:r>
      <w:proofErr w:type="gramEnd"/>
      <w:r>
        <w:rPr>
          <w:rFonts w:ascii="Helvetica" w:hAnsi="Helvetica"/>
          <w:spacing w:val="-2"/>
          <w:sz w:val="19"/>
        </w:rPr>
        <w:t xml:space="preserve"> place, and so mysterious. </w:t>
      </w:r>
      <w:r w:rsidR="00D8316F">
        <w:rPr>
          <w:rFonts w:ascii="Helvetica" w:hAnsi="Helvetica"/>
          <w:spacing w:val="-2"/>
          <w:sz w:val="19"/>
        </w:rPr>
        <w:br/>
      </w:r>
      <w:r w:rsidRPr="00E2142D">
        <w:rPr>
          <w:rFonts w:ascii="Helvetica" w:hAnsi="Helvetica"/>
          <w:spacing w:val="-2"/>
          <w:sz w:val="19"/>
        </w:rPr>
        <w:t>I</w:t>
      </w:r>
      <w:r>
        <w:rPr>
          <w:rFonts w:ascii="Helvetica" w:hAnsi="Helvetica"/>
          <w:spacing w:val="-2"/>
          <w:sz w:val="19"/>
        </w:rPr>
        <w:t xml:space="preserve"> also</w:t>
      </w:r>
      <w:r w:rsidRPr="00E2142D">
        <w:rPr>
          <w:rFonts w:ascii="Helvetica" w:hAnsi="Helvetica"/>
          <w:spacing w:val="-2"/>
          <w:sz w:val="19"/>
        </w:rPr>
        <w:t xml:space="preserve"> took a train to the Lake District and Yorkshire. The people were so nice – completely different </w:t>
      </w:r>
      <w:r>
        <w:rPr>
          <w:rFonts w:ascii="Helvetica" w:hAnsi="Helvetica"/>
          <w:spacing w:val="-2"/>
          <w:sz w:val="19"/>
        </w:rPr>
        <w:t>from</w:t>
      </w:r>
      <w:r w:rsidRPr="00E2142D">
        <w:rPr>
          <w:rFonts w:ascii="Helvetica" w:hAnsi="Helvetica"/>
          <w:spacing w:val="-2"/>
          <w:sz w:val="19"/>
        </w:rPr>
        <w:t xml:space="preserve"> London – not so busy</w:t>
      </w:r>
      <w:r>
        <w:rPr>
          <w:rFonts w:ascii="Helvetica" w:hAnsi="Helvetica"/>
          <w:spacing w:val="-2"/>
          <w:sz w:val="19"/>
        </w:rPr>
        <w:t xml:space="preserve"> or serious</w:t>
      </w:r>
      <w:r w:rsidRPr="00E2142D">
        <w:rPr>
          <w:rFonts w:ascii="Helvetica" w:hAnsi="Helvetica"/>
          <w:spacing w:val="-2"/>
          <w:sz w:val="19"/>
        </w:rPr>
        <w:t>.</w:t>
      </w:r>
    </w:p>
    <w:p w14:paraId="217EF081" w14:textId="3B1D2396" w:rsidR="00D856FC" w:rsidRPr="00CC789E" w:rsidRDefault="00D856FC" w:rsidP="00443A2E">
      <w:pPr>
        <w:pStyle w:val="01AHead"/>
        <w:ind w:right="-142"/>
        <w:rPr>
          <w:rFonts w:ascii="Helvetica" w:hAnsi="Helvetica"/>
        </w:rPr>
      </w:pPr>
      <w:r>
        <w:rPr>
          <w:rFonts w:ascii="Helvetica" w:hAnsi="Helvetica"/>
        </w:rPr>
        <w:br w:type="column"/>
      </w:r>
      <w:r w:rsidRPr="00CC789E">
        <w:rPr>
          <w:rFonts w:ascii="Helvetica" w:hAnsi="Helvetica"/>
        </w:rPr>
        <w:lastRenderedPageBreak/>
        <w:t xml:space="preserve">Acknowledgments </w:t>
      </w:r>
    </w:p>
    <w:p w14:paraId="1DDD5B68" w14:textId="67EB0808" w:rsidR="00D856FC" w:rsidRPr="00CC789E" w:rsidRDefault="00D856FC" w:rsidP="00D856FC">
      <w:pPr>
        <w:pStyle w:val="09-Wordlist"/>
        <w:tabs>
          <w:tab w:val="left" w:pos="1304"/>
        </w:tabs>
        <w:spacing w:before="71"/>
        <w:ind w:left="0" w:firstLine="0"/>
        <w:rPr>
          <w:rFonts w:ascii="Helvetica" w:hAnsi="Helvetica"/>
          <w:spacing w:val="-2"/>
        </w:rPr>
      </w:pPr>
      <w:r w:rsidRPr="00CC789E">
        <w:rPr>
          <w:rFonts w:ascii="Helvetica" w:hAnsi="Helvetica"/>
          <w:spacing w:val="-2"/>
        </w:rPr>
        <w:t xml:space="preserve">The authors and publishers acknowledge the following sources of copyright material and are grateful for the permissions granted. While every effort has been made, it has not always been possible to identify the sources of all the material used, or to trace all copyright holders. If any omissions are brought to our notice, we will be happy to include the appropriate acknowledgments on reprinting </w:t>
      </w:r>
      <w:r w:rsidR="006F36C1">
        <w:rPr>
          <w:rFonts w:ascii="Helvetica" w:hAnsi="Helvetica"/>
          <w:spacing w:val="-2"/>
        </w:rPr>
        <w:t>and</w:t>
      </w:r>
      <w:r w:rsidR="006F36C1" w:rsidRPr="00CC789E">
        <w:rPr>
          <w:rFonts w:ascii="Helvetica" w:hAnsi="Helvetica"/>
          <w:spacing w:val="-2"/>
        </w:rPr>
        <w:t xml:space="preserve"> </w:t>
      </w:r>
      <w:r w:rsidRPr="00CC789E">
        <w:rPr>
          <w:rFonts w:ascii="Helvetica" w:hAnsi="Helvetica"/>
          <w:spacing w:val="-2"/>
        </w:rPr>
        <w:t>in the next update to the digital edition, as applicable.</w:t>
      </w:r>
    </w:p>
    <w:p w14:paraId="500876C1" w14:textId="77777777" w:rsidR="00D856FC" w:rsidRPr="00CC789E" w:rsidRDefault="00D856FC" w:rsidP="00D856FC">
      <w:pPr>
        <w:pStyle w:val="09-Wordlist"/>
        <w:tabs>
          <w:tab w:val="left" w:pos="1304"/>
        </w:tabs>
        <w:spacing w:before="71"/>
        <w:ind w:left="0" w:firstLine="0"/>
        <w:rPr>
          <w:rFonts w:ascii="Helvetica" w:hAnsi="Helvetica"/>
          <w:spacing w:val="-2"/>
        </w:rPr>
      </w:pPr>
      <w:r w:rsidRPr="00CC789E">
        <w:rPr>
          <w:rFonts w:ascii="Helvetica" w:hAnsi="Helvetica"/>
          <w:spacing w:val="-2"/>
        </w:rPr>
        <w:t>The publishers are grateful to the following for permission to reproduce copyright photographs and material.</w:t>
      </w:r>
    </w:p>
    <w:p w14:paraId="6FC09903" w14:textId="77777777" w:rsidR="00D856FC" w:rsidRPr="00CC789E" w:rsidRDefault="00D856FC" w:rsidP="00D856FC">
      <w:pPr>
        <w:pStyle w:val="09-Wordlist"/>
        <w:tabs>
          <w:tab w:val="left" w:pos="1304"/>
        </w:tabs>
        <w:spacing w:before="71"/>
        <w:ind w:left="0" w:firstLine="0"/>
        <w:rPr>
          <w:rFonts w:ascii="Helvetica" w:hAnsi="Helvetica"/>
          <w:spacing w:val="-2"/>
        </w:rPr>
      </w:pPr>
      <w:r w:rsidRPr="00CC789E">
        <w:rPr>
          <w:rFonts w:ascii="Helvetica" w:hAnsi="Helvetica"/>
          <w:spacing w:val="-2"/>
        </w:rPr>
        <w:t>Writing and Speaking assessment scales reproduced with permission of Cambridge English Language Assessment</w:t>
      </w:r>
    </w:p>
    <w:p w14:paraId="4ABAEC32" w14:textId="77777777" w:rsidR="00D856FC" w:rsidRPr="00CC789E" w:rsidRDefault="00D856FC" w:rsidP="00D856FC">
      <w:pPr>
        <w:pStyle w:val="09-Wordlist"/>
        <w:tabs>
          <w:tab w:val="left" w:pos="1304"/>
        </w:tabs>
        <w:spacing w:before="71"/>
        <w:ind w:left="0"/>
        <w:rPr>
          <w:rFonts w:ascii="Helvetica" w:hAnsi="Helvetica"/>
          <w:spacing w:val="-2"/>
        </w:rPr>
      </w:pPr>
    </w:p>
    <w:p w14:paraId="0004076B" w14:textId="2B49C370" w:rsidR="00D856FC" w:rsidRPr="00CC789E" w:rsidRDefault="00D856FC" w:rsidP="00D856FC">
      <w:pPr>
        <w:pStyle w:val="09-Wordlist"/>
        <w:tabs>
          <w:tab w:val="left" w:pos="1304"/>
        </w:tabs>
        <w:spacing w:before="71"/>
        <w:ind w:left="0" w:firstLine="0"/>
        <w:rPr>
          <w:rFonts w:ascii="Helvetica" w:hAnsi="Helvetica"/>
          <w:spacing w:val="-2"/>
        </w:rPr>
      </w:pPr>
      <w:r w:rsidRPr="00CC789E">
        <w:rPr>
          <w:rFonts w:ascii="Helvetica" w:hAnsi="Helvetica"/>
          <w:spacing w:val="-2"/>
        </w:rPr>
        <w:t>©UCLES 2016.</w:t>
      </w:r>
    </w:p>
    <w:p w14:paraId="359D51C3" w14:textId="77777777" w:rsidR="00D856FC" w:rsidRPr="00CC789E" w:rsidRDefault="00D856FC" w:rsidP="00D856FC">
      <w:pPr>
        <w:pStyle w:val="09-Wordlist"/>
        <w:tabs>
          <w:tab w:val="left" w:pos="1304"/>
        </w:tabs>
        <w:spacing w:before="71"/>
        <w:ind w:left="0" w:firstLine="0"/>
        <w:rPr>
          <w:rFonts w:ascii="Helvetica" w:hAnsi="Helvetica"/>
          <w:spacing w:val="-2"/>
        </w:rPr>
      </w:pPr>
    </w:p>
    <w:p w14:paraId="6F568107" w14:textId="77777777" w:rsidR="00D856FC" w:rsidRPr="00CC789E" w:rsidRDefault="00D856FC" w:rsidP="00D856FC">
      <w:pPr>
        <w:pStyle w:val="09-Wordlist"/>
        <w:tabs>
          <w:tab w:val="left" w:pos="1304"/>
        </w:tabs>
        <w:spacing w:before="71"/>
        <w:ind w:left="0" w:firstLine="0"/>
        <w:rPr>
          <w:rFonts w:ascii="Helvetica" w:hAnsi="Helvetica"/>
          <w:spacing w:val="-2"/>
        </w:rPr>
      </w:pPr>
      <w:r w:rsidRPr="00CC789E">
        <w:rPr>
          <w:rFonts w:ascii="Helvetica" w:hAnsi="Helvetica"/>
          <w:spacing w:val="-2"/>
        </w:rPr>
        <w:t>Key: U = Unit, S = Speaking, L = Left, R = Right</w:t>
      </w:r>
    </w:p>
    <w:p w14:paraId="64A0D36A" w14:textId="77777777" w:rsidR="00D856FC" w:rsidRPr="00CC789E" w:rsidRDefault="00D856FC" w:rsidP="00D856FC">
      <w:pPr>
        <w:pStyle w:val="09-Wordlist"/>
        <w:tabs>
          <w:tab w:val="left" w:pos="1304"/>
        </w:tabs>
        <w:spacing w:before="71"/>
        <w:ind w:left="0" w:firstLine="0"/>
        <w:rPr>
          <w:rFonts w:ascii="Helvetica" w:hAnsi="Helvetica"/>
          <w:spacing w:val="-2"/>
        </w:rPr>
      </w:pPr>
      <w:r w:rsidRPr="00CC789E">
        <w:rPr>
          <w:rFonts w:ascii="Helvetica" w:hAnsi="Helvetica"/>
          <w:spacing w:val="-2"/>
        </w:rPr>
        <w:t xml:space="preserve">All the photographs are sourced from </w:t>
      </w:r>
      <w:proofErr w:type="spellStart"/>
      <w:r w:rsidRPr="00CC789E">
        <w:rPr>
          <w:rFonts w:ascii="Helvetica" w:hAnsi="Helvetica"/>
          <w:spacing w:val="-2"/>
        </w:rPr>
        <w:t>GettyImages</w:t>
      </w:r>
      <w:proofErr w:type="spellEnd"/>
      <w:r w:rsidRPr="00CC789E">
        <w:rPr>
          <w:rFonts w:ascii="Helvetica" w:hAnsi="Helvetica"/>
          <w:spacing w:val="-2"/>
        </w:rPr>
        <w:t>.</w:t>
      </w:r>
    </w:p>
    <w:p w14:paraId="08DB7CAD" w14:textId="77777777" w:rsidR="00D856FC" w:rsidRPr="00CC789E" w:rsidRDefault="00D856FC" w:rsidP="00D856FC">
      <w:pPr>
        <w:pStyle w:val="09-Wordlist"/>
        <w:tabs>
          <w:tab w:val="left" w:pos="1304"/>
        </w:tabs>
        <w:spacing w:before="71"/>
        <w:ind w:left="0" w:firstLine="0"/>
        <w:rPr>
          <w:spacing w:val="-2"/>
        </w:rPr>
      </w:pPr>
      <w:r w:rsidRPr="00CC789E">
        <w:rPr>
          <w:rFonts w:ascii="Helvetica" w:hAnsi="Helvetica"/>
          <w:spacing w:val="-2"/>
        </w:rPr>
        <w:t xml:space="preserve">U2 S6: Betsie Van Der Meer/Taxi; U4 S7: </w:t>
      </w:r>
      <w:proofErr w:type="spellStart"/>
      <w:r w:rsidRPr="00CC789E">
        <w:rPr>
          <w:rFonts w:ascii="Helvetica" w:hAnsi="Helvetica"/>
          <w:spacing w:val="-2"/>
        </w:rPr>
        <w:t>SolStock</w:t>
      </w:r>
      <w:proofErr w:type="spellEnd"/>
      <w:r w:rsidRPr="00CC789E">
        <w:rPr>
          <w:rFonts w:ascii="Helvetica" w:hAnsi="Helvetica"/>
          <w:spacing w:val="-2"/>
        </w:rPr>
        <w:t xml:space="preserve">/E+; U7 S6 (photo 1): </w:t>
      </w:r>
      <w:proofErr w:type="spellStart"/>
      <w:r w:rsidRPr="00CC789E">
        <w:rPr>
          <w:rFonts w:ascii="Helvetica" w:hAnsi="Helvetica"/>
          <w:spacing w:val="-2"/>
        </w:rPr>
        <w:t>kroach</w:t>
      </w:r>
      <w:proofErr w:type="spellEnd"/>
      <w:r w:rsidRPr="00CC789E">
        <w:rPr>
          <w:rFonts w:ascii="Helvetica" w:hAnsi="Helvetica"/>
          <w:spacing w:val="-2"/>
        </w:rPr>
        <w:t xml:space="preserve">/iStock/Getty Images Plus; U7 S6 (photo 2): </w:t>
      </w:r>
      <w:proofErr w:type="spellStart"/>
      <w:r w:rsidRPr="00CC789E">
        <w:rPr>
          <w:rFonts w:ascii="Helvetica" w:hAnsi="Helvetica"/>
          <w:spacing w:val="-2"/>
        </w:rPr>
        <w:t>PetrMalyshev</w:t>
      </w:r>
      <w:proofErr w:type="spellEnd"/>
      <w:r w:rsidRPr="00CC789E">
        <w:rPr>
          <w:rFonts w:ascii="Helvetica" w:hAnsi="Helvetica"/>
          <w:spacing w:val="-2"/>
        </w:rPr>
        <w:t xml:space="preserve">/iStock/Getty Images Plus; U7 S6 (photo 3): Martyn Goddard/Corbis Documentary; U7 S6 (photo 4): </w:t>
      </w:r>
      <w:proofErr w:type="spellStart"/>
      <w:r w:rsidRPr="00CC789E">
        <w:rPr>
          <w:rFonts w:ascii="Helvetica" w:hAnsi="Helvetica"/>
          <w:spacing w:val="-2"/>
        </w:rPr>
        <w:t>nixki</w:t>
      </w:r>
      <w:proofErr w:type="spellEnd"/>
      <w:r w:rsidRPr="00CC789E">
        <w:rPr>
          <w:rFonts w:ascii="Helvetica" w:hAnsi="Helvetica"/>
          <w:spacing w:val="-2"/>
        </w:rPr>
        <w:t xml:space="preserve">/iStock Editorial/Getty Images Plus; U8 S7 (L): Alex Potemkin/E+; U8 S7 (R): Paolo Cipriani/E+; U9 S6 (L): </w:t>
      </w:r>
      <w:proofErr w:type="spellStart"/>
      <w:r w:rsidRPr="00CC789E">
        <w:rPr>
          <w:rFonts w:ascii="Helvetica" w:hAnsi="Helvetica"/>
          <w:spacing w:val="-2"/>
        </w:rPr>
        <w:t>Viorika</w:t>
      </w:r>
      <w:proofErr w:type="spellEnd"/>
      <w:r w:rsidRPr="00CC789E">
        <w:rPr>
          <w:rFonts w:ascii="Helvetica" w:hAnsi="Helvetica"/>
          <w:spacing w:val="-2"/>
        </w:rPr>
        <w:t xml:space="preserve">/E+; U9 S6 (R): </w:t>
      </w:r>
      <w:proofErr w:type="spellStart"/>
      <w:r w:rsidRPr="00CC789E">
        <w:rPr>
          <w:rFonts w:ascii="Helvetica" w:hAnsi="Helvetica"/>
          <w:spacing w:val="-2"/>
        </w:rPr>
        <w:t>lena_serditova</w:t>
      </w:r>
      <w:proofErr w:type="spellEnd"/>
      <w:r w:rsidRPr="00CC789E">
        <w:rPr>
          <w:rFonts w:ascii="Helvetica" w:hAnsi="Helvetica"/>
          <w:spacing w:val="-2"/>
        </w:rPr>
        <w:t xml:space="preserve">/iStock/Getty Images Plus; U12 S7 (L): </w:t>
      </w:r>
      <w:proofErr w:type="spellStart"/>
      <w:r w:rsidRPr="00CC789E">
        <w:rPr>
          <w:rFonts w:ascii="Helvetica" w:hAnsi="Helvetica"/>
          <w:spacing w:val="-2"/>
        </w:rPr>
        <w:t>Niedring</w:t>
      </w:r>
      <w:proofErr w:type="spellEnd"/>
      <w:r w:rsidRPr="00CC789E">
        <w:rPr>
          <w:rFonts w:ascii="Helvetica" w:hAnsi="Helvetica"/>
          <w:spacing w:val="-2"/>
        </w:rPr>
        <w:t>/</w:t>
      </w:r>
      <w:proofErr w:type="spellStart"/>
      <w:r w:rsidRPr="00CC789E">
        <w:rPr>
          <w:rFonts w:ascii="Helvetica" w:hAnsi="Helvetica"/>
          <w:spacing w:val="-2"/>
        </w:rPr>
        <w:t>Drentwett</w:t>
      </w:r>
      <w:proofErr w:type="spellEnd"/>
      <w:r w:rsidRPr="00CC789E">
        <w:rPr>
          <w:rFonts w:ascii="Helvetica" w:hAnsi="Helvetica"/>
          <w:spacing w:val="-2"/>
        </w:rPr>
        <w:t>/MITO images; U12 S7 (R): Christian Petersen-Clausen/Moment.</w:t>
      </w:r>
    </w:p>
    <w:p w14:paraId="674AB34A" w14:textId="77777777" w:rsidR="00435280" w:rsidRPr="00C414F1" w:rsidRDefault="00435280" w:rsidP="00D856FC">
      <w:pPr>
        <w:widowControl/>
        <w:tabs>
          <w:tab w:val="clear" w:pos="284"/>
        </w:tabs>
        <w:autoSpaceDE/>
        <w:autoSpaceDN/>
        <w:adjustRightInd/>
        <w:spacing w:before="0" w:after="0"/>
      </w:pPr>
    </w:p>
    <w:sectPr w:rsidR="00435280" w:rsidRPr="00C414F1" w:rsidSect="00D2100F">
      <w:type w:val="continuous"/>
      <w:pgSz w:w="11906" w:h="16838"/>
      <w:pgMar w:top="2410" w:right="849" w:bottom="709" w:left="709" w:header="0" w:footer="708" w:gutter="0"/>
      <w:cols w:num="2" w:space="42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178C4" w14:textId="77777777" w:rsidR="00B06788" w:rsidRDefault="00B06788" w:rsidP="007D4E1E">
      <w:r>
        <w:separator/>
      </w:r>
    </w:p>
  </w:endnote>
  <w:endnote w:type="continuationSeparator" w:id="0">
    <w:p w14:paraId="1331320D" w14:textId="77777777" w:rsidR="00B06788" w:rsidRDefault="00B06788" w:rsidP="007D4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4D"/>
    <w:family w:val="swiss"/>
    <w:pitch w:val="variable"/>
    <w:sig w:usb0="00000003"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Hypatia Sans Pro Semibold">
    <w:altName w:val="Calibri"/>
    <w:panose1 w:val="020B0604020202020204"/>
    <w:charset w:val="00"/>
    <w:family w:val="auto"/>
    <w:notTrueType/>
    <w:pitch w:val="default"/>
    <w:sig w:usb0="00000003" w:usb1="00000000" w:usb2="00000000" w:usb3="00000000" w:csb0="00000001" w:csb1="00000000"/>
  </w:font>
  <w:font w:name="Hypatia Sans Pro">
    <w:altName w:val="Times New Roman"/>
    <w:panose1 w:val="020B06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7AEF9" w14:textId="459B5196" w:rsidR="00BB15DA" w:rsidRPr="009C3AE4" w:rsidRDefault="00B06788" w:rsidP="009C3AE4">
    <w:pPr>
      <w:pStyle w:val="Footer"/>
      <w:rPr>
        <w:rFonts w:eastAsiaTheme="majorEastAsia" w:cstheme="majorBidi"/>
        <w:spacing w:val="-10"/>
        <w:kern w:val="28"/>
        <w:szCs w:val="20"/>
      </w:rPr>
    </w:pPr>
    <w:sdt>
      <w:sdtPr>
        <w:rPr>
          <w:b/>
          <w:bCs/>
          <w:i/>
          <w:iCs/>
        </w:rPr>
        <w:alias w:val="Course"/>
        <w:tag w:val=""/>
        <w:id w:val="827410224"/>
        <w:dataBinding w:prefixMappings="xmlns:ns0='http://purl.org/dc/elements/1.1/' xmlns:ns1='http://schemas.openxmlformats.org/package/2006/metadata/core-properties' " w:xpath="/ns1:coreProperties[1]/ns1:category[1]" w:storeItemID="{6C3C8BC8-F283-45AE-878A-BAB7291924A1}"/>
        <w:text/>
      </w:sdtPr>
      <w:sdtEndPr/>
      <w:sdtContent>
        <w:r w:rsidR="00BB15DA" w:rsidRPr="00F97307">
          <w:rPr>
            <w:b/>
            <w:bCs/>
            <w:i/>
            <w:iCs/>
            <w:lang w:val="en-US"/>
          </w:rPr>
          <w:t>AMERICAN THINK</w:t>
        </w:r>
      </w:sdtContent>
    </w:sdt>
    <w:r w:rsidR="00BB15DA" w:rsidRPr="00F97307">
      <w:rPr>
        <w:b/>
        <w:bCs/>
        <w:i/>
        <w:iCs/>
      </w:rPr>
      <w:t xml:space="preserve"> 2</w:t>
    </w:r>
    <w:r w:rsidR="00BB15DA" w:rsidRPr="00F97307">
      <w:rPr>
        <w:b/>
        <w:bCs/>
        <w:i/>
        <w:iCs/>
        <w:vertAlign w:val="superscript"/>
      </w:rPr>
      <w:t>nd</w:t>
    </w:r>
    <w:r w:rsidR="00BB15DA" w:rsidRPr="00F97307">
      <w:rPr>
        <w:b/>
        <w:bCs/>
        <w:i/>
        <w:iCs/>
      </w:rPr>
      <w:t xml:space="preserve"> Edition</w:t>
    </w:r>
    <w:r w:rsidR="00BB15DA">
      <w:t xml:space="preserve">  </w:t>
    </w:r>
    <w:sdt>
      <w:sdtPr>
        <w:alias w:val="Subject"/>
        <w:tag w:val=""/>
        <w:id w:val="1240828439"/>
        <w:dataBinding w:prefixMappings="xmlns:ns0='http://purl.org/dc/elements/1.1/' xmlns:ns1='http://schemas.openxmlformats.org/package/2006/metadata/core-properties' " w:xpath="/ns1:coreProperties[1]/ns0:subject[1]" w:storeItemID="{6C3C8BC8-F283-45AE-878A-BAB7291924A1}"/>
        <w:text/>
      </w:sdtPr>
      <w:sdtEndPr/>
      <w:sdtContent>
        <w:r w:rsidR="00BB15DA">
          <w:t>Level 1</w:t>
        </w:r>
      </w:sdtContent>
    </w:sdt>
    <w:r w:rsidR="00BB15DA">
      <w:t xml:space="preserve"> </w:t>
    </w:r>
    <w:r w:rsidR="00BB15DA" w:rsidRPr="00E24071">
      <w:t xml:space="preserve"> </w:t>
    </w:r>
    <w:sdt>
      <w:sdtPr>
        <w:alias w:val="Title"/>
        <w:tag w:val=""/>
        <w:id w:val="-541360485"/>
        <w:dataBinding w:prefixMappings="xmlns:ns0='http://purl.org/dc/elements/1.1/' xmlns:ns1='http://schemas.openxmlformats.org/package/2006/metadata/core-properties' " w:xpath="/ns1:coreProperties[1]/ns0:title[1]" w:storeItemID="{6C3C8BC8-F283-45AE-878A-BAB7291924A1}"/>
        <w:text/>
      </w:sdtPr>
      <w:sdtEndPr/>
      <w:sdtContent>
        <w:r w:rsidR="00BB15DA">
          <w:t>Skills Test Basic Key</w:t>
        </w:r>
      </w:sdtContent>
    </w:sdt>
    <w:r w:rsidR="00BB15DA">
      <w:ptab w:relativeTo="margin" w:alignment="center" w:leader="none"/>
    </w:r>
    <w:r w:rsidR="00BB15DA">
      <w:t xml:space="preserve">     </w:t>
    </w:r>
    <w:r w:rsidR="00BB15DA" w:rsidRPr="00E24071">
      <w:rPr>
        <w:rStyle w:val="footerphotcopiableChar"/>
        <w:shd w:val="clear" w:color="auto" w:fill="000000" w:themeFill="text1"/>
      </w:rPr>
      <w:t>PHOTOCOPIABLE</w:t>
    </w:r>
    <w:r w:rsidR="00BB15DA">
      <w:ptab w:relativeTo="margin" w:alignment="right" w:leader="none"/>
    </w:r>
    <w:r w:rsidR="00BB15DA" w:rsidRPr="00E24071">
      <w:rPr>
        <w:rStyle w:val="TitleChar"/>
        <w:sz w:val="20"/>
        <w:szCs w:val="20"/>
      </w:rPr>
      <w:t xml:space="preserve">© </w:t>
    </w:r>
    <w:r w:rsidR="00BB15DA" w:rsidRPr="00B94B89">
      <w:t xml:space="preserve">Cambridge University </w:t>
    </w:r>
    <w:proofErr w:type="gramStart"/>
    <w:r w:rsidR="00BB15DA" w:rsidRPr="00B94B89">
      <w:t>Press</w:t>
    </w:r>
    <w:r w:rsidR="00BB15DA">
      <w:rPr>
        <w:rStyle w:val="TitleChar"/>
        <w:sz w:val="20"/>
        <w:szCs w:val="20"/>
      </w:rPr>
      <w:t xml:space="preserve">  </w:t>
    </w:r>
    <w:r w:rsidR="00FF7265">
      <w:rPr>
        <w:rStyle w:val="TitleChar"/>
        <w:sz w:val="20"/>
        <w:szCs w:val="20"/>
      </w:rPr>
      <w:t>2022</w:t>
    </w:r>
    <w:proofErr w:type="gramEnd"/>
    <w:r w:rsidR="00BB15DA">
      <w:rPr>
        <w:rFonts w:ascii="Verdana" w:hAnsi="Verdana"/>
        <w:color w:val="000000"/>
        <w:szCs w:val="20"/>
      </w:rPr>
      <w:fldChar w:fldCharType="begin"/>
    </w:r>
    <w:r w:rsidR="00BB15DA">
      <w:rPr>
        <w:rFonts w:ascii="Verdana" w:hAnsi="Verdana"/>
        <w:color w:val="000000"/>
        <w:szCs w:val="20"/>
      </w:rPr>
      <w:instrText xml:space="preserve"> {DATE \@ YYYY} \@ YYYY} </w:instrText>
    </w:r>
    <w:r w:rsidR="00BB15DA">
      <w:rPr>
        <w:rFonts w:ascii="Verdana" w:hAnsi="Verdana"/>
        <w:color w:val="00000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B2999" w14:textId="77777777" w:rsidR="00B06788" w:rsidRDefault="00B06788" w:rsidP="007D4E1E">
      <w:r>
        <w:separator/>
      </w:r>
    </w:p>
  </w:footnote>
  <w:footnote w:type="continuationSeparator" w:id="0">
    <w:p w14:paraId="595D64F1" w14:textId="77777777" w:rsidR="00B06788" w:rsidRDefault="00B06788" w:rsidP="007D4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55693" w14:textId="77777777" w:rsidR="00BB15DA" w:rsidRDefault="00BB15DA" w:rsidP="00FA1087">
    <w:r>
      <w:rPr>
        <w:noProof/>
        <w:lang w:eastAsia="en-GB"/>
      </w:rPr>
      <mc:AlternateContent>
        <mc:Choice Requires="wps">
          <w:drawing>
            <wp:anchor distT="45720" distB="45720" distL="114300" distR="114300" simplePos="0" relativeHeight="251658239" behindDoc="0" locked="0" layoutInCell="1" allowOverlap="1" wp14:anchorId="2B301F73" wp14:editId="7033468E">
              <wp:simplePos x="0" y="0"/>
              <wp:positionH relativeFrom="column">
                <wp:posOffset>-104140</wp:posOffset>
              </wp:positionH>
              <wp:positionV relativeFrom="page">
                <wp:posOffset>79375</wp:posOffset>
              </wp:positionV>
              <wp:extent cx="3297555" cy="885190"/>
              <wp:effectExtent l="0" t="0" r="0" b="0"/>
              <wp:wrapSquare wrapText="bothSides"/>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297555" cy="885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543832" w14:textId="77777777" w:rsidR="00BB15DA" w:rsidRPr="00287928" w:rsidRDefault="00B06788" w:rsidP="009669CC">
                          <w:pPr>
                            <w:pStyle w:val="Title"/>
                            <w:jc w:val="left"/>
                            <w:rPr>
                              <w:b/>
                            </w:rPr>
                          </w:pPr>
                          <w:sdt>
                            <w:sdtPr>
                              <w:rPr>
                                <w:rStyle w:val="CourseChar"/>
                                <w:sz w:val="52"/>
                                <w:szCs w:val="52"/>
                              </w:rPr>
                              <w:alias w:val="Course"/>
                              <w:tag w:val=""/>
                              <w:id w:val="-277721452"/>
                              <w:dataBinding w:prefixMappings="xmlns:ns0='http://purl.org/dc/elements/1.1/' xmlns:ns1='http://schemas.openxmlformats.org/package/2006/metadata/core-properties' " w:xpath="/ns1:coreProperties[1]/ns1:category[1]" w:storeItemID="{6C3C8BC8-F283-45AE-878A-BAB7291924A1}"/>
                              <w:text/>
                            </w:sdtPr>
                            <w:sdtEndPr>
                              <w:rPr>
                                <w:rStyle w:val="CourseChar"/>
                              </w:rPr>
                            </w:sdtEndPr>
                            <w:sdtContent>
                              <w:r w:rsidR="00BB15DA">
                                <w:rPr>
                                  <w:rStyle w:val="CourseChar"/>
                                  <w:sz w:val="52"/>
                                  <w:szCs w:val="52"/>
                                </w:rPr>
                                <w:t>AMERICAN THINK</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B301F73" id="_x0000_t202" coordsize="21600,21600" o:spt="202" path="m,l,21600r21600,l21600,xe">
              <v:stroke joinstyle="miter"/>
              <v:path gradientshapeok="t" o:connecttype="rect"/>
            </v:shapetype>
            <v:shape id="Text Box 5" o:spid="_x0000_s1026" type="#_x0000_t202" style="position:absolute;margin-left:-8.2pt;margin-top:6.25pt;width:259.65pt;height:69.7pt;z-index:251658239;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" stroked="f">
              <v:path arrowok="t"/>
              <v:textbox>
                <w:txbxContent>
                  <w:p w14:paraId="6B543832" w14:textId="77777777" w:rsidR="00BB15DA" w:rsidRPr="00287928" w:rsidRDefault="00BB15DA" w:rsidP="009669CC">
                    <w:pPr>
                      <w:pStyle w:val="Title"/>
                      <w:jc w:val="left"/>
                      <w:rPr>
                        <w:b/>
                      </w:rPr>
                    </w:pPr>
                    <w:sdt>
                      <w:sdtPr>
                        <w:rPr>
                          <w:rStyle w:val="CourseChar"/>
                          <w:sz w:val="52"/>
                          <w:szCs w:val="52"/>
                        </w:rPr>
                        <w:alias w:val="Course"/>
                        <w:tag w:val=""/>
                        <w:id w:val="-277721452"/>
                        <w:dataBinding w:prefixMappings="xmlns:ns0='http://purl.org/dc/elements/1.1/' xmlns:ns1='http://schemas.openxmlformats.org/package/2006/metadata/core-properties' " w:xpath="/ns1:coreProperties[1]/ns1:category[1]" w:storeItemID="{6C3C8BC8-F283-45AE-878A-BAB7291924A1}"/>
                        <w:text/>
                      </w:sdtPr>
                      <w:sdtContent>
                        <w:r>
                          <w:rPr>
                            <w:rStyle w:val="CourseChar"/>
                            <w:sz w:val="52"/>
                            <w:szCs w:val="52"/>
                          </w:rPr>
                          <w:t>AMERICAN THINK</w:t>
                        </w:r>
                      </w:sdtContent>
                    </w:sdt>
                  </w:p>
                </w:txbxContent>
              </v:textbox>
              <w10:wrap type="square" anchory="page"/>
            </v:shape>
          </w:pict>
        </mc:Fallback>
      </mc:AlternateContent>
    </w:r>
    <w:r>
      <w:rPr>
        <w:noProof/>
        <w:lang w:eastAsia="en-GB"/>
      </w:rPr>
      <mc:AlternateContent>
        <mc:Choice Requires="wps">
          <w:drawing>
            <wp:anchor distT="45720" distB="45720" distL="114300" distR="114300" simplePos="0" relativeHeight="251665408" behindDoc="0" locked="0" layoutInCell="1" allowOverlap="1" wp14:anchorId="7A26B63C" wp14:editId="3A2A175B">
              <wp:simplePos x="0" y="0"/>
              <wp:positionH relativeFrom="column">
                <wp:posOffset>5430520</wp:posOffset>
              </wp:positionH>
              <wp:positionV relativeFrom="paragraph">
                <wp:posOffset>209550</wp:posOffset>
              </wp:positionV>
              <wp:extent cx="1595120" cy="452120"/>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595120" cy="452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Style w:val="TitleChar"/>
                            </w:rPr>
                            <w:alias w:val="Subject"/>
                            <w:tag w:val=""/>
                            <w:id w:val="1456752954"/>
                            <w:dataBinding w:prefixMappings="xmlns:ns0='http://purl.org/dc/elements/1.1/' xmlns:ns1='http://schemas.openxmlformats.org/package/2006/metadata/core-properties' " w:xpath="/ns1:coreProperties[1]/ns0:subject[1]" w:storeItemID="{6C3C8BC8-F283-45AE-878A-BAB7291924A1}"/>
                            <w:text/>
                          </w:sdtPr>
                          <w:sdtEndPr>
                            <w:rPr>
                              <w:rStyle w:val="TitleChar"/>
                            </w:rPr>
                          </w:sdtEndPr>
                          <w:sdtContent>
                            <w:p w14:paraId="35BBB147" w14:textId="77777777" w:rsidR="00BB15DA" w:rsidRDefault="00BB15DA" w:rsidP="00D10F23">
                              <w:pPr>
                                <w:spacing w:after="0"/>
                                <w:ind w:right="141"/>
                                <w:jc w:val="right"/>
                              </w:pPr>
                              <w:r>
                                <w:rPr>
                                  <w:rStyle w:val="TitleChar"/>
                                </w:rPr>
                                <w:t>Level</w:t>
                              </w:r>
                              <w:r w:rsidRPr="00B94B89">
                                <w:rPr>
                                  <w:rStyle w:val="TitleChar"/>
                                </w:rPr>
                                <w:t xml:space="preserve"> 1</w:t>
                              </w:r>
                            </w:p>
                          </w:sdtContent>
                        </w:sdt>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A26B63C" id="Text Box 4" o:spid="_x0000_s1027" type="#_x0000_t202" style="position:absolute;margin-left:427.6pt;margin-top:16.5pt;width:125.6pt;height:35.6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" stroked="f">
              <v:path arrowok="t"/>
              <v:textbox>
                <w:txbxContent>
                  <w:sdt>
                    <w:sdtPr>
                      <w:rPr>
                        <w:rStyle w:val="TitleChar"/>
                      </w:rPr>
                      <w:alias w:val="Subject"/>
                      <w:tag w:val=""/>
                      <w:id w:val="1456752954"/>
                      <w:dataBinding w:prefixMappings="xmlns:ns0='http://purl.org/dc/elements/1.1/' xmlns:ns1='http://schemas.openxmlformats.org/package/2006/metadata/core-properties' " w:xpath="/ns1:coreProperties[1]/ns0:subject[1]" w:storeItemID="{6C3C8BC8-F283-45AE-878A-BAB7291924A1}"/>
                      <w:text/>
                    </w:sdtPr>
                    <w:sdtContent>
                      <w:p w14:paraId="35BBB147" w14:textId="77777777" w:rsidR="00BB15DA" w:rsidRDefault="00BB15DA" w:rsidP="00D10F23">
                        <w:pPr>
                          <w:spacing w:after="0"/>
                          <w:ind w:right="141"/>
                          <w:jc w:val="right"/>
                        </w:pPr>
                        <w:r>
                          <w:rPr>
                            <w:rStyle w:val="TitleChar"/>
                          </w:rPr>
                          <w:t>Level</w:t>
                        </w:r>
                        <w:r w:rsidRPr="00B94B89">
                          <w:rPr>
                            <w:rStyle w:val="TitleChar"/>
                          </w:rPr>
                          <w:t xml:space="preserve"> 1</w:t>
                        </w:r>
                      </w:p>
                    </w:sdtContent>
                  </w:sdt>
                </w:txbxContent>
              </v:textbox>
            </v:shape>
          </w:pict>
        </mc:Fallback>
      </mc:AlternateContent>
    </w:r>
    <w:r>
      <w:rPr>
        <w:noProof/>
        <w:lang w:eastAsia="en-GB"/>
      </w:rPr>
      <mc:AlternateContent>
        <mc:Choice Requires="wps">
          <w:drawing>
            <wp:anchor distT="45720" distB="45720" distL="114300" distR="114300" simplePos="0" relativeHeight="251664383" behindDoc="0" locked="0" layoutInCell="1" allowOverlap="1" wp14:anchorId="7BCEC5C3" wp14:editId="4685C386">
              <wp:simplePos x="0" y="0"/>
              <wp:positionH relativeFrom="column">
                <wp:posOffset>2706370</wp:posOffset>
              </wp:positionH>
              <wp:positionV relativeFrom="paragraph">
                <wp:posOffset>235585</wp:posOffset>
              </wp:positionV>
              <wp:extent cx="1623695" cy="42418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623695" cy="424180"/>
                      </a:xfrm>
                      <a:prstGeom prst="rect">
                        <a:avLst/>
                      </a:prstGeom>
                      <a:solidFill>
                        <a:srgbClr val="FFFFFF"/>
                      </a:solidFill>
                      <a:ln w="9525">
                        <a:noFill/>
                        <a:miter lim="800000"/>
                        <a:headEnd/>
                        <a:tailEnd/>
                      </a:ln>
                    </wps:spPr>
                    <wps:txbx>
                      <w:txbxContent>
                        <w:p w14:paraId="3E1BB37C" w14:textId="77777777" w:rsidR="00BB15DA" w:rsidRPr="00CC045F" w:rsidRDefault="00BB15DA" w:rsidP="00CC045F">
                          <w:pPr>
                            <w:spacing w:after="0"/>
                            <w:rPr>
                              <w:sz w:val="12"/>
                            </w:rPr>
                          </w:pPr>
                          <w:r w:rsidRPr="00CC045F">
                            <w:rPr>
                              <w:rStyle w:val="TitleChar"/>
                              <w:sz w:val="32"/>
                            </w:rPr>
                            <w:t>2</w:t>
                          </w:r>
                          <w:r w:rsidRPr="00CC045F">
                            <w:rPr>
                              <w:rStyle w:val="TitleChar"/>
                              <w:sz w:val="32"/>
                              <w:vertAlign w:val="superscript"/>
                            </w:rPr>
                            <w:t>nd</w:t>
                          </w:r>
                          <w:r w:rsidRPr="00CC045F">
                            <w:rPr>
                              <w:rStyle w:val="TitleChar"/>
                              <w:sz w:val="32"/>
                            </w:rPr>
                            <w:t xml:space="preserve"> Edition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CEC5C3" id="Text Box 2" o:spid="_x0000_s1028" type="#_x0000_t202" style="position:absolute;margin-left:213.1pt;margin-top:18.55pt;width:127.85pt;height:33.4pt;z-index:25166438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" stroked="f">
              <v:textbox>
                <w:txbxContent>
                  <w:p w14:paraId="3E1BB37C" w14:textId="77777777" w:rsidR="00BB15DA" w:rsidRPr="00CC045F" w:rsidRDefault="00BB15DA" w:rsidP="00CC045F">
                    <w:pPr>
                      <w:spacing w:after="0"/>
                      <w:rPr>
                        <w:sz w:val="12"/>
                      </w:rPr>
                    </w:pPr>
                    <w:r w:rsidRPr="00CC045F">
                      <w:rPr>
                        <w:rStyle w:val="TitleChar"/>
                        <w:sz w:val="32"/>
                      </w:rPr>
                      <w:t>2</w:t>
                    </w:r>
                    <w:r w:rsidRPr="00CC045F">
                      <w:rPr>
                        <w:rStyle w:val="TitleChar"/>
                        <w:sz w:val="32"/>
                        <w:vertAlign w:val="superscript"/>
                      </w:rPr>
                      <w:t>nd</w:t>
                    </w:r>
                    <w:r w:rsidRPr="00CC045F">
                      <w:rPr>
                        <w:rStyle w:val="TitleChar"/>
                        <w:sz w:val="32"/>
                      </w:rPr>
                      <w:t xml:space="preserve"> Edition</w:t>
                    </w:r>
                  </w:p>
                </w:txbxContent>
              </v:textbox>
            </v:shape>
          </w:pict>
        </mc:Fallback>
      </mc:AlternateContent>
    </w:r>
    <w:r>
      <w:rPr>
        <w:noProof/>
        <w:lang w:eastAsia="en-GB"/>
      </w:rPr>
      <mc:AlternateContent>
        <mc:Choice Requires="wps">
          <w:drawing>
            <wp:anchor distT="0" distB="0" distL="114300" distR="114300" simplePos="0" relativeHeight="251661312" behindDoc="0" locked="0" layoutInCell="1" allowOverlap="1" wp14:anchorId="14AAC4EC" wp14:editId="76515205">
              <wp:simplePos x="0" y="0"/>
              <wp:positionH relativeFrom="column">
                <wp:posOffset>-55245</wp:posOffset>
              </wp:positionH>
              <wp:positionV relativeFrom="paragraph">
                <wp:posOffset>1047750</wp:posOffset>
              </wp:positionV>
              <wp:extent cx="6922135" cy="356235"/>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22135" cy="356235"/>
                      </a:xfrm>
                      <a:prstGeom prst="roundRect">
                        <a:avLst/>
                      </a:prstGeom>
                      <a:solidFill>
                        <a:sysClr val="window" lastClr="FFFFFF"/>
                      </a:solidFill>
                      <a:ln w="6350">
                        <a:solidFill>
                          <a:prstClr val="black"/>
                        </a:solidFill>
                      </a:ln>
                      <a:effectLst/>
                    </wps:spPr>
                    <wps:txbx>
                      <w:txbxContent>
                        <w:p w14:paraId="623C2980" w14:textId="77777777" w:rsidR="00BB15DA" w:rsidRPr="00852217" w:rsidRDefault="00BB15DA" w:rsidP="00F9192E">
                          <w:pPr>
                            <w:tabs>
                              <w:tab w:val="left" w:pos="3544"/>
                              <w:tab w:val="left" w:pos="7088"/>
                            </w:tabs>
                            <w:spacing w:before="120" w:after="0"/>
                            <w:rPr>
                              <w:rFonts w:ascii="Gill Sans MT" w:hAnsi="Gill Sans MT"/>
                            </w:rPr>
                          </w:pPr>
                          <w:r>
                            <w:rPr>
                              <w:rFonts w:ascii="Gill Sans MT" w:hAnsi="Gill Sans MT"/>
                            </w:rPr>
                            <w:t>Name ______________________</w:t>
                          </w:r>
                          <w:r w:rsidRPr="00852217">
                            <w:rPr>
                              <w:rFonts w:ascii="Gill Sans MT" w:hAnsi="Gill Sans MT"/>
                            </w:rPr>
                            <w:tab/>
                            <w:t xml:space="preserve">Class </w:t>
                          </w:r>
                          <w:r>
                            <w:rPr>
                              <w:rFonts w:ascii="Gill Sans MT" w:hAnsi="Gill Sans MT"/>
                            </w:rPr>
                            <w:t>_____________________</w:t>
                          </w:r>
                          <w:r w:rsidRPr="00852217">
                            <w:rPr>
                              <w:rFonts w:ascii="Gill Sans MT" w:hAnsi="Gill Sans MT"/>
                            </w:rPr>
                            <w:t>_</w:t>
                          </w:r>
                          <w:r>
                            <w:rPr>
                              <w:rFonts w:ascii="Gill Sans MT" w:hAnsi="Gill Sans MT"/>
                            </w:rPr>
                            <w:tab/>
                            <w:t xml:space="preserve">Date </w:t>
                          </w:r>
                          <w:r w:rsidRPr="00852217">
                            <w:rPr>
                              <w:rFonts w:ascii="Gill Sans MT" w:hAnsi="Gill Sans MT"/>
                            </w:rPr>
                            <w:t>____________________</w:t>
                          </w:r>
                          <w:r>
                            <w:rPr>
                              <w:rFonts w:ascii="Gill Sans MT" w:hAnsi="Gill Sans MT"/>
                            </w:rPr>
                            <w:t>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4AAC4EC" id="_x0000_s1029" style="position:absolute;margin-left:-4.35pt;margin-top:82.5pt;width:545.05pt;height:28.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" fillcolor="window" strokeweight=".5pt">
              <v:path arrowok="t"/>
              <v:textbox>
                <w:txbxContent>
                  <w:p w14:paraId="623C2980" w14:textId="77777777" w:rsidR="00BB15DA" w:rsidRPr="00852217" w:rsidRDefault="00BB15DA" w:rsidP="00F9192E">
                    <w:pPr>
                      <w:tabs>
                        <w:tab w:val="left" w:pos="3544"/>
                        <w:tab w:val="left" w:pos="7088"/>
                      </w:tabs>
                      <w:spacing w:before="120" w:after="0"/>
                      <w:rPr>
                        <w:rFonts w:ascii="Gill Sans MT" w:hAnsi="Gill Sans MT"/>
                      </w:rPr>
                    </w:pPr>
                    <w:r>
                      <w:rPr>
                        <w:rFonts w:ascii="Gill Sans MT" w:hAnsi="Gill Sans MT"/>
                      </w:rPr>
                      <w:t>Name ______________________</w:t>
                    </w:r>
                    <w:r w:rsidRPr="00852217">
                      <w:rPr>
                        <w:rFonts w:ascii="Gill Sans MT" w:hAnsi="Gill Sans MT"/>
                      </w:rPr>
                      <w:tab/>
                      <w:t xml:space="preserve">Class </w:t>
                    </w:r>
                    <w:r>
                      <w:rPr>
                        <w:rFonts w:ascii="Gill Sans MT" w:hAnsi="Gill Sans MT"/>
                      </w:rPr>
                      <w:t>_____________________</w:t>
                    </w:r>
                    <w:r w:rsidRPr="00852217">
                      <w:rPr>
                        <w:rFonts w:ascii="Gill Sans MT" w:hAnsi="Gill Sans MT"/>
                      </w:rPr>
                      <w:t>_</w:t>
                    </w:r>
                    <w:r>
                      <w:rPr>
                        <w:rFonts w:ascii="Gill Sans MT" w:hAnsi="Gill Sans MT"/>
                      </w:rPr>
                      <w:tab/>
                      <w:t xml:space="preserve">Date </w:t>
                    </w:r>
                    <w:r w:rsidRPr="00852217">
                      <w:rPr>
                        <w:rFonts w:ascii="Gill Sans MT" w:hAnsi="Gill Sans MT"/>
                      </w:rPr>
                      <w:t>____________________</w:t>
                    </w:r>
                    <w:r>
                      <w:rPr>
                        <w:rFonts w:ascii="Gill Sans MT" w:hAnsi="Gill Sans MT"/>
                      </w:rPr>
                      <w:t>__</w:t>
                    </w:r>
                  </w:p>
                </w:txbxContent>
              </v:textbox>
            </v:roundrect>
          </w:pict>
        </mc:Fallback>
      </mc:AlternateContent>
    </w:r>
    <w:r>
      <w:rPr>
        <w:noProof/>
        <w:lang w:eastAsia="en-GB"/>
      </w:rPr>
      <mc:AlternateContent>
        <mc:Choice Requires="wps">
          <w:drawing>
            <wp:anchor distT="45720" distB="45720" distL="114300" distR="114300" simplePos="0" relativeHeight="251659264" behindDoc="0" locked="0" layoutInCell="1" allowOverlap="1" wp14:anchorId="28C4842D" wp14:editId="160F7DA7">
              <wp:simplePos x="0" y="0"/>
              <wp:positionH relativeFrom="column">
                <wp:posOffset>3467100</wp:posOffset>
              </wp:positionH>
              <wp:positionV relativeFrom="page">
                <wp:posOffset>563245</wp:posOffset>
              </wp:positionV>
              <wp:extent cx="3465830" cy="38608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465830" cy="386080"/>
                      </a:xfrm>
                      <a:prstGeom prst="rect">
                        <a:avLst/>
                      </a:prstGeom>
                      <a:solidFill>
                        <a:srgbClr val="FFFFFF"/>
                      </a:solidFill>
                      <a:ln w="9525">
                        <a:noFill/>
                        <a:miter lim="800000"/>
                        <a:headEnd/>
                        <a:tailEnd/>
                      </a:ln>
                    </wps:spPr>
                    <wps:txbx>
                      <w:txbxContent>
                        <w:sdt>
                          <w:sdtPr>
                            <w:alias w:val="Title"/>
                            <w:tag w:val=""/>
                            <w:id w:val="-1858645218"/>
                            <w:dataBinding w:prefixMappings="xmlns:ns0='http://purl.org/dc/elements/1.1/' xmlns:ns1='http://schemas.openxmlformats.org/package/2006/metadata/core-properties' " w:xpath="/ns1:coreProperties[1]/ns0:title[1]" w:storeItemID="{6C3C8BC8-F283-45AE-878A-BAB7291924A1}"/>
                            <w:text/>
                          </w:sdtPr>
                          <w:sdtEndPr/>
                          <w:sdtContent>
                            <w:p w14:paraId="5AD2643D" w14:textId="77777777" w:rsidR="00BB15DA" w:rsidRPr="00713B23" w:rsidRDefault="00BB15DA" w:rsidP="007B2585">
                              <w:pPr>
                                <w:pStyle w:val="Title"/>
                                <w:rPr>
                                  <w:sz w:val="36"/>
                                </w:rPr>
                              </w:pPr>
                              <w:r w:rsidRPr="001E68A5">
                                <w:t>Skill</w:t>
                              </w:r>
                              <w:r>
                                <w:t>s</w:t>
                              </w:r>
                              <w:r w:rsidRPr="001E68A5">
                                <w:t xml:space="preserve"> Test Basic Key</w:t>
                              </w:r>
                            </w:p>
                          </w:sdtContent>
                        </w:sdt>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8C4842D" id="_x0000_s1030" type="#_x0000_t202" style="position:absolute;margin-left:273pt;margin-top:44.35pt;width:272.9pt;height:30.4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" stroked="f">
              <v:textbox style="mso-fit-shape-to-text:t">
                <w:txbxContent>
                  <w:sdt>
                    <w:sdtPr>
                      <w:alias w:val="Title"/>
                      <w:tag w:val=""/>
                      <w:id w:val="-1858645218"/>
                      <w:dataBinding w:prefixMappings="xmlns:ns0='http://purl.org/dc/elements/1.1/' xmlns:ns1='http://schemas.openxmlformats.org/package/2006/metadata/core-properties' " w:xpath="/ns1:coreProperties[1]/ns0:title[1]" w:storeItemID="{6C3C8BC8-F283-45AE-878A-BAB7291924A1}"/>
                      <w:text/>
                    </w:sdtPr>
                    <w:sdtContent>
                      <w:p w14:paraId="5AD2643D" w14:textId="77777777" w:rsidR="00BB15DA" w:rsidRPr="00713B23" w:rsidRDefault="00BB15DA" w:rsidP="007B2585">
                        <w:pPr>
                          <w:pStyle w:val="Title"/>
                          <w:rPr>
                            <w:sz w:val="36"/>
                          </w:rPr>
                        </w:pPr>
                        <w:r w:rsidRPr="001E68A5">
                          <w:t>Skill</w:t>
                        </w:r>
                        <w:r>
                          <w:t>s</w:t>
                        </w:r>
                        <w:r w:rsidRPr="001E68A5">
                          <w:t xml:space="preserve"> Test Basic Key</w:t>
                        </w:r>
                      </w:p>
                    </w:sdtContent>
                  </w:sdt>
                </w:txbxContent>
              </v:textbox>
              <w10:wrap type="square" anchory="page"/>
            </v:shape>
          </w:pict>
        </mc:Fallback>
      </mc:AlternateContent>
    </w:r>
    <w:r>
      <w:rPr>
        <w:noProof/>
        <w:lang w:eastAsia="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07DE"/>
    <w:multiLevelType w:val="hybridMultilevel"/>
    <w:tmpl w:val="CB3C53C8"/>
    <w:lvl w:ilvl="0" w:tplc="C26C27D6">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0271AD"/>
    <w:multiLevelType w:val="hybridMultilevel"/>
    <w:tmpl w:val="85D6C9F8"/>
    <w:lvl w:ilvl="0" w:tplc="F5BE42C0">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097992"/>
    <w:multiLevelType w:val="hybridMultilevel"/>
    <w:tmpl w:val="4980121C"/>
    <w:lvl w:ilvl="0" w:tplc="C26C27D6">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EB1282"/>
    <w:multiLevelType w:val="hybridMultilevel"/>
    <w:tmpl w:val="923CA326"/>
    <w:lvl w:ilvl="0" w:tplc="FEE093C2">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C979DD"/>
    <w:multiLevelType w:val="hybridMultilevel"/>
    <w:tmpl w:val="E104D656"/>
    <w:lvl w:ilvl="0" w:tplc="86D2A690">
      <w:numFmt w:val="decimal"/>
      <w:lvlRestart w:val="0"/>
      <w:lvlText w:val="%1"/>
      <w:lvlJc w:val="left"/>
      <w:pPr>
        <w:ind w:left="720" w:hanging="363"/>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053CC8"/>
    <w:multiLevelType w:val="hybridMultilevel"/>
    <w:tmpl w:val="27402262"/>
    <w:lvl w:ilvl="0" w:tplc="10D07A8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62378A"/>
    <w:multiLevelType w:val="hybridMultilevel"/>
    <w:tmpl w:val="B2A88642"/>
    <w:lvl w:ilvl="0" w:tplc="10D07A82">
      <w:start w:val="1"/>
      <w:numFmt w:val="decimal"/>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C1F7D19"/>
    <w:multiLevelType w:val="hybridMultilevel"/>
    <w:tmpl w:val="E2CC630C"/>
    <w:lvl w:ilvl="0" w:tplc="5E264012">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0342029"/>
    <w:multiLevelType w:val="hybridMultilevel"/>
    <w:tmpl w:val="DAE06C90"/>
    <w:lvl w:ilvl="0" w:tplc="10D07A82">
      <w:start w:val="1"/>
      <w:numFmt w:val="decimal"/>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0DC4239"/>
    <w:multiLevelType w:val="hybridMultilevel"/>
    <w:tmpl w:val="946A3628"/>
    <w:lvl w:ilvl="0" w:tplc="5E264012">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775EFF"/>
    <w:multiLevelType w:val="hybridMultilevel"/>
    <w:tmpl w:val="308A93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34D68C4"/>
    <w:multiLevelType w:val="hybridMultilevel"/>
    <w:tmpl w:val="DFB26E66"/>
    <w:lvl w:ilvl="0" w:tplc="775CA5FA">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39C4B00"/>
    <w:multiLevelType w:val="hybridMultilevel"/>
    <w:tmpl w:val="7E028E98"/>
    <w:lvl w:ilvl="0" w:tplc="10D07A8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9403089"/>
    <w:multiLevelType w:val="hybridMultilevel"/>
    <w:tmpl w:val="80F48A2A"/>
    <w:lvl w:ilvl="0" w:tplc="602E41BC">
      <w:numFmt w:val="decimal"/>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A8D2D1D"/>
    <w:multiLevelType w:val="hybridMultilevel"/>
    <w:tmpl w:val="D71E3E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B6B7490"/>
    <w:multiLevelType w:val="hybridMultilevel"/>
    <w:tmpl w:val="EDA67D5A"/>
    <w:lvl w:ilvl="0" w:tplc="10D07A8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CC1254E"/>
    <w:multiLevelType w:val="hybridMultilevel"/>
    <w:tmpl w:val="C6702986"/>
    <w:lvl w:ilvl="0" w:tplc="BDEE0DEC">
      <w:numFmt w:val="decimal"/>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CEA3DF3"/>
    <w:multiLevelType w:val="hybridMultilevel"/>
    <w:tmpl w:val="B750F9E6"/>
    <w:lvl w:ilvl="0" w:tplc="10D07A82">
      <w:start w:val="1"/>
      <w:numFmt w:val="decimal"/>
      <w:lvlText w:val="%1"/>
      <w:lvlJc w:val="left"/>
      <w:pPr>
        <w:ind w:left="717" w:hanging="360"/>
      </w:pPr>
      <w:rPr>
        <w:rFonts w:hint="default"/>
      </w:rPr>
    </w:lvl>
    <w:lvl w:ilvl="1" w:tplc="10D07A82">
      <w:start w:val="1"/>
      <w:numFmt w:val="decimal"/>
      <w:lvlText w:val="%2"/>
      <w:lvlJc w:val="left"/>
      <w:pPr>
        <w:ind w:left="1437" w:hanging="360"/>
      </w:pPr>
      <w:rPr>
        <w:rFonts w:hint="default"/>
      </w:r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18" w15:restartNumberingAfterBreak="0">
    <w:nsid w:val="309F7209"/>
    <w:multiLevelType w:val="hybridMultilevel"/>
    <w:tmpl w:val="099889FC"/>
    <w:lvl w:ilvl="0" w:tplc="10D07A8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2D253AF"/>
    <w:multiLevelType w:val="hybridMultilevel"/>
    <w:tmpl w:val="3DDEC002"/>
    <w:lvl w:ilvl="0" w:tplc="64709D7C">
      <w:start w:val="1"/>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88330A0"/>
    <w:multiLevelType w:val="hybridMultilevel"/>
    <w:tmpl w:val="665EA7EA"/>
    <w:lvl w:ilvl="0" w:tplc="5E264012">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EB310C3"/>
    <w:multiLevelType w:val="hybridMultilevel"/>
    <w:tmpl w:val="9CE46A1C"/>
    <w:lvl w:ilvl="0" w:tplc="7F568ED2">
      <w:numFmt w:val="decimal"/>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4F3697E"/>
    <w:multiLevelType w:val="hybridMultilevel"/>
    <w:tmpl w:val="2094333E"/>
    <w:lvl w:ilvl="0" w:tplc="10D07A8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5020DA2"/>
    <w:multiLevelType w:val="hybridMultilevel"/>
    <w:tmpl w:val="4D5E6B20"/>
    <w:lvl w:ilvl="0" w:tplc="10D07A82">
      <w:start w:val="1"/>
      <w:numFmt w:val="decimal"/>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5A1653F"/>
    <w:multiLevelType w:val="hybridMultilevel"/>
    <w:tmpl w:val="F41C67C6"/>
    <w:lvl w:ilvl="0" w:tplc="5E264012">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73C0ED4"/>
    <w:multiLevelType w:val="hybridMultilevel"/>
    <w:tmpl w:val="EF72983A"/>
    <w:lvl w:ilvl="0" w:tplc="A13273E8">
      <w:start w:val="1"/>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ACE0201"/>
    <w:multiLevelType w:val="hybridMultilevel"/>
    <w:tmpl w:val="359AB644"/>
    <w:lvl w:ilvl="0" w:tplc="E7A65796">
      <w:numFmt w:val="decimal"/>
      <w:lvlText w:val="%1"/>
      <w:lvlJc w:val="left"/>
      <w:pPr>
        <w:ind w:left="717"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E1E2D3B"/>
    <w:multiLevelType w:val="hybridMultilevel"/>
    <w:tmpl w:val="EBF23BBA"/>
    <w:lvl w:ilvl="0" w:tplc="12ACC20A">
      <w:start w:val="1"/>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0533742"/>
    <w:multiLevelType w:val="hybridMultilevel"/>
    <w:tmpl w:val="83C24B30"/>
    <w:lvl w:ilvl="0" w:tplc="92A08C1C">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190553E"/>
    <w:multiLevelType w:val="hybridMultilevel"/>
    <w:tmpl w:val="08A2A77A"/>
    <w:lvl w:ilvl="0" w:tplc="A39C1F3E">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2857FF3"/>
    <w:multiLevelType w:val="hybridMultilevel"/>
    <w:tmpl w:val="65BA242A"/>
    <w:lvl w:ilvl="0" w:tplc="96A6D142">
      <w:start w:val="1"/>
      <w:numFmt w:val="lowerLetter"/>
      <w:lvlText w:val="%1"/>
      <w:lvlJc w:val="left"/>
      <w:pPr>
        <w:ind w:left="720" w:hanging="360"/>
      </w:pPr>
      <w:rPr>
        <w:rFonts w:hint="default"/>
      </w:rPr>
    </w:lvl>
    <w:lvl w:ilvl="1" w:tplc="CFA20B52">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3011DD2"/>
    <w:multiLevelType w:val="hybridMultilevel"/>
    <w:tmpl w:val="8F0EAAA8"/>
    <w:lvl w:ilvl="0" w:tplc="10D07A8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6467565"/>
    <w:multiLevelType w:val="hybridMultilevel"/>
    <w:tmpl w:val="24565102"/>
    <w:lvl w:ilvl="0" w:tplc="10D07A8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9B005AE"/>
    <w:multiLevelType w:val="hybridMultilevel"/>
    <w:tmpl w:val="221CFC50"/>
    <w:lvl w:ilvl="0" w:tplc="93AA803A">
      <w:start w:val="1"/>
      <w:numFmt w:val="decimal"/>
      <w:lvlRestart w:val="0"/>
      <w:lvlText w:val="%1."/>
      <w:lvlJc w:val="left"/>
      <w:pPr>
        <w:ind w:left="720" w:hanging="363"/>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AAD5914"/>
    <w:multiLevelType w:val="hybridMultilevel"/>
    <w:tmpl w:val="2A7A17A6"/>
    <w:lvl w:ilvl="0" w:tplc="F3CC9B50">
      <w:start w:val="1"/>
      <w:numFmt w:val="decimal"/>
      <w:lvlText w:val="%1"/>
      <w:lvlJc w:val="left"/>
      <w:pPr>
        <w:ind w:left="71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3BE492E"/>
    <w:multiLevelType w:val="hybridMultilevel"/>
    <w:tmpl w:val="7DEE7B04"/>
    <w:lvl w:ilvl="0" w:tplc="FEE093C2">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425245D"/>
    <w:multiLevelType w:val="hybridMultilevel"/>
    <w:tmpl w:val="08920BDE"/>
    <w:lvl w:ilvl="0" w:tplc="224646F2">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7B43F64"/>
    <w:multiLevelType w:val="hybridMultilevel"/>
    <w:tmpl w:val="C99A9444"/>
    <w:lvl w:ilvl="0" w:tplc="88A21DE8">
      <w:start w:val="1"/>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7C246F7"/>
    <w:multiLevelType w:val="hybridMultilevel"/>
    <w:tmpl w:val="DE52919A"/>
    <w:lvl w:ilvl="0" w:tplc="FEE093C2">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96C1E1E"/>
    <w:multiLevelType w:val="hybridMultilevel"/>
    <w:tmpl w:val="B44C5D46"/>
    <w:lvl w:ilvl="0" w:tplc="3C0AC136">
      <w:start w:val="1"/>
      <w:numFmt w:val="lowerLetter"/>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975734D"/>
    <w:multiLevelType w:val="hybridMultilevel"/>
    <w:tmpl w:val="F9F85A7A"/>
    <w:lvl w:ilvl="0" w:tplc="618A6346">
      <w:start w:val="1"/>
      <w:numFmt w:val="lowerLetter"/>
      <w:lvlRestart w:val="0"/>
      <w:lvlText w:val="%1"/>
      <w:lvlJc w:val="left"/>
      <w:pPr>
        <w:ind w:left="720" w:hanging="363"/>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9D1806"/>
    <w:multiLevelType w:val="hybridMultilevel"/>
    <w:tmpl w:val="9C5E2E8E"/>
    <w:lvl w:ilvl="0" w:tplc="C568D764">
      <w:numFmt w:val="decimal"/>
      <w:lvlRestart w:val="0"/>
      <w:lvlText w:val="%1"/>
      <w:lvlJc w:val="left"/>
      <w:pPr>
        <w:ind w:left="720" w:hanging="363"/>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E4C2774"/>
    <w:multiLevelType w:val="hybridMultilevel"/>
    <w:tmpl w:val="AEEC4610"/>
    <w:lvl w:ilvl="0" w:tplc="75E6914E">
      <w:start w:val="1"/>
      <w:numFmt w:val="decimal"/>
      <w:lvlRestart w:val="0"/>
      <w:lvlText w:val="%1."/>
      <w:lvlJc w:val="left"/>
      <w:pPr>
        <w:ind w:left="720" w:hanging="363"/>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0B46CAD"/>
    <w:multiLevelType w:val="hybridMultilevel"/>
    <w:tmpl w:val="E5CA3C1C"/>
    <w:lvl w:ilvl="0" w:tplc="F99A0F0E">
      <w:numFmt w:val="decimal"/>
      <w:lvlText w:val="%1"/>
      <w:lvlJc w:val="left"/>
      <w:pPr>
        <w:ind w:left="71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DC42797"/>
    <w:multiLevelType w:val="hybridMultilevel"/>
    <w:tmpl w:val="0E5885E0"/>
    <w:lvl w:ilvl="0" w:tplc="A39C1F3E">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E0436DB"/>
    <w:multiLevelType w:val="hybridMultilevel"/>
    <w:tmpl w:val="533EF950"/>
    <w:lvl w:ilvl="0" w:tplc="C568D764">
      <w:numFmt w:val="decimal"/>
      <w:lvlRestart w:val="0"/>
      <w:lvlText w:val="%1"/>
      <w:lvlJc w:val="left"/>
      <w:pPr>
        <w:ind w:left="720" w:hanging="363"/>
      </w:pPr>
      <w:rPr>
        <w:rFonts w:hint="default"/>
      </w:rPr>
    </w:lvl>
    <w:lvl w:ilvl="1" w:tplc="86D2A690">
      <w:numFmt w:val="decimal"/>
      <w:lvlRestart w:val="0"/>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20"/>
  </w:num>
  <w:num w:numId="3">
    <w:abstractNumId w:val="24"/>
  </w:num>
  <w:num w:numId="4">
    <w:abstractNumId w:val="7"/>
  </w:num>
  <w:num w:numId="5">
    <w:abstractNumId w:val="16"/>
  </w:num>
  <w:num w:numId="6">
    <w:abstractNumId w:val="11"/>
  </w:num>
  <w:num w:numId="7">
    <w:abstractNumId w:val="8"/>
  </w:num>
  <w:num w:numId="8">
    <w:abstractNumId w:val="43"/>
  </w:num>
  <w:num w:numId="9">
    <w:abstractNumId w:val="34"/>
  </w:num>
  <w:num w:numId="10">
    <w:abstractNumId w:val="30"/>
  </w:num>
  <w:num w:numId="11">
    <w:abstractNumId w:val="39"/>
  </w:num>
  <w:num w:numId="12">
    <w:abstractNumId w:val="44"/>
  </w:num>
  <w:num w:numId="13">
    <w:abstractNumId w:val="14"/>
  </w:num>
  <w:num w:numId="14">
    <w:abstractNumId w:val="32"/>
  </w:num>
  <w:num w:numId="15">
    <w:abstractNumId w:val="42"/>
  </w:num>
  <w:num w:numId="16">
    <w:abstractNumId w:val="29"/>
  </w:num>
  <w:num w:numId="17">
    <w:abstractNumId w:val="23"/>
  </w:num>
  <w:num w:numId="18">
    <w:abstractNumId w:val="21"/>
  </w:num>
  <w:num w:numId="19">
    <w:abstractNumId w:val="1"/>
  </w:num>
  <w:num w:numId="20">
    <w:abstractNumId w:val="38"/>
  </w:num>
  <w:num w:numId="21">
    <w:abstractNumId w:val="35"/>
  </w:num>
  <w:num w:numId="22">
    <w:abstractNumId w:val="3"/>
  </w:num>
  <w:num w:numId="23">
    <w:abstractNumId w:val="0"/>
  </w:num>
  <w:num w:numId="24">
    <w:abstractNumId w:val="2"/>
  </w:num>
  <w:num w:numId="25">
    <w:abstractNumId w:val="6"/>
  </w:num>
  <w:num w:numId="26">
    <w:abstractNumId w:val="13"/>
  </w:num>
  <w:num w:numId="27">
    <w:abstractNumId w:val="41"/>
  </w:num>
  <w:num w:numId="28">
    <w:abstractNumId w:val="45"/>
  </w:num>
  <w:num w:numId="29">
    <w:abstractNumId w:val="4"/>
  </w:num>
  <w:num w:numId="30">
    <w:abstractNumId w:val="17"/>
  </w:num>
  <w:num w:numId="31">
    <w:abstractNumId w:val="26"/>
  </w:num>
  <w:num w:numId="32">
    <w:abstractNumId w:val="40"/>
  </w:num>
  <w:num w:numId="33">
    <w:abstractNumId w:val="28"/>
  </w:num>
  <w:num w:numId="34">
    <w:abstractNumId w:val="25"/>
  </w:num>
  <w:num w:numId="35">
    <w:abstractNumId w:val="36"/>
  </w:num>
  <w:num w:numId="36">
    <w:abstractNumId w:val="37"/>
  </w:num>
  <w:num w:numId="37">
    <w:abstractNumId w:val="5"/>
  </w:num>
  <w:num w:numId="38">
    <w:abstractNumId w:val="19"/>
  </w:num>
  <w:num w:numId="39">
    <w:abstractNumId w:val="15"/>
  </w:num>
  <w:num w:numId="40">
    <w:abstractNumId w:val="10"/>
  </w:num>
  <w:num w:numId="41">
    <w:abstractNumId w:val="22"/>
  </w:num>
  <w:num w:numId="42">
    <w:abstractNumId w:val="33"/>
  </w:num>
  <w:num w:numId="43">
    <w:abstractNumId w:val="12"/>
  </w:num>
  <w:num w:numId="44">
    <w:abstractNumId w:val="31"/>
  </w:num>
  <w:num w:numId="45">
    <w:abstractNumId w:val="18"/>
  </w:num>
  <w:num w:numId="46">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7"/>
  <w:proofState w:spelling="clean" w:grammar="clean"/>
  <w:attachedTemplate r:id="rId1"/>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4F1"/>
    <w:rsid w:val="000247D2"/>
    <w:rsid w:val="00053EB0"/>
    <w:rsid w:val="0006416F"/>
    <w:rsid w:val="00071F30"/>
    <w:rsid w:val="00074444"/>
    <w:rsid w:val="00076E7F"/>
    <w:rsid w:val="000A0488"/>
    <w:rsid w:val="000A0B19"/>
    <w:rsid w:val="000A68B8"/>
    <w:rsid w:val="000A68DD"/>
    <w:rsid w:val="000C00C3"/>
    <w:rsid w:val="000C01DF"/>
    <w:rsid w:val="000D2177"/>
    <w:rsid w:val="000E44E2"/>
    <w:rsid w:val="000E52A2"/>
    <w:rsid w:val="000F085C"/>
    <w:rsid w:val="00103CF1"/>
    <w:rsid w:val="0012155A"/>
    <w:rsid w:val="00122040"/>
    <w:rsid w:val="00124858"/>
    <w:rsid w:val="00130EE5"/>
    <w:rsid w:val="0014615B"/>
    <w:rsid w:val="00151B32"/>
    <w:rsid w:val="0017587B"/>
    <w:rsid w:val="00175ABC"/>
    <w:rsid w:val="00191D02"/>
    <w:rsid w:val="001B4A7E"/>
    <w:rsid w:val="001E08B9"/>
    <w:rsid w:val="001E2BAC"/>
    <w:rsid w:val="001E68A5"/>
    <w:rsid w:val="002138CC"/>
    <w:rsid w:val="0021649F"/>
    <w:rsid w:val="00217248"/>
    <w:rsid w:val="0023007D"/>
    <w:rsid w:val="0023166C"/>
    <w:rsid w:val="00233A87"/>
    <w:rsid w:val="00273D85"/>
    <w:rsid w:val="00276F51"/>
    <w:rsid w:val="00287928"/>
    <w:rsid w:val="00297C5E"/>
    <w:rsid w:val="002B1B25"/>
    <w:rsid w:val="002B6DCA"/>
    <w:rsid w:val="002C38CE"/>
    <w:rsid w:val="002F4DDD"/>
    <w:rsid w:val="00307D14"/>
    <w:rsid w:val="00326872"/>
    <w:rsid w:val="00331DFE"/>
    <w:rsid w:val="003464F1"/>
    <w:rsid w:val="00367F51"/>
    <w:rsid w:val="0037602B"/>
    <w:rsid w:val="00380422"/>
    <w:rsid w:val="003828D1"/>
    <w:rsid w:val="003A3B4C"/>
    <w:rsid w:val="003B729C"/>
    <w:rsid w:val="003D1F75"/>
    <w:rsid w:val="003F7E49"/>
    <w:rsid w:val="00416F49"/>
    <w:rsid w:val="00430669"/>
    <w:rsid w:val="004332D8"/>
    <w:rsid w:val="00435280"/>
    <w:rsid w:val="00435574"/>
    <w:rsid w:val="00443A2E"/>
    <w:rsid w:val="00463DFD"/>
    <w:rsid w:val="00464330"/>
    <w:rsid w:val="00471407"/>
    <w:rsid w:val="00482BF1"/>
    <w:rsid w:val="00490D08"/>
    <w:rsid w:val="004A2528"/>
    <w:rsid w:val="004A338D"/>
    <w:rsid w:val="004C23FA"/>
    <w:rsid w:val="004D333C"/>
    <w:rsid w:val="005143F0"/>
    <w:rsid w:val="00522C7D"/>
    <w:rsid w:val="00550B3D"/>
    <w:rsid w:val="0057318B"/>
    <w:rsid w:val="0058506F"/>
    <w:rsid w:val="00585E09"/>
    <w:rsid w:val="005909E7"/>
    <w:rsid w:val="00592E4C"/>
    <w:rsid w:val="005A3208"/>
    <w:rsid w:val="005B3909"/>
    <w:rsid w:val="005C383C"/>
    <w:rsid w:val="005D0DDB"/>
    <w:rsid w:val="005F1133"/>
    <w:rsid w:val="006039A6"/>
    <w:rsid w:val="00621DA9"/>
    <w:rsid w:val="00625E5D"/>
    <w:rsid w:val="00634F6F"/>
    <w:rsid w:val="00636C09"/>
    <w:rsid w:val="0065099D"/>
    <w:rsid w:val="006639D7"/>
    <w:rsid w:val="00681884"/>
    <w:rsid w:val="00686B00"/>
    <w:rsid w:val="006C0BE6"/>
    <w:rsid w:val="006F36C1"/>
    <w:rsid w:val="00705EF8"/>
    <w:rsid w:val="00713B23"/>
    <w:rsid w:val="0071609C"/>
    <w:rsid w:val="007425AD"/>
    <w:rsid w:val="00754A36"/>
    <w:rsid w:val="007565ED"/>
    <w:rsid w:val="0076497E"/>
    <w:rsid w:val="007667E7"/>
    <w:rsid w:val="00773642"/>
    <w:rsid w:val="00783A7A"/>
    <w:rsid w:val="00785D4E"/>
    <w:rsid w:val="007A2F03"/>
    <w:rsid w:val="007B2585"/>
    <w:rsid w:val="007D4E1E"/>
    <w:rsid w:val="007D5EE9"/>
    <w:rsid w:val="007E1520"/>
    <w:rsid w:val="007E77F3"/>
    <w:rsid w:val="00800923"/>
    <w:rsid w:val="008011A4"/>
    <w:rsid w:val="00802ADD"/>
    <w:rsid w:val="008046F3"/>
    <w:rsid w:val="0081797A"/>
    <w:rsid w:val="008230F4"/>
    <w:rsid w:val="00824947"/>
    <w:rsid w:val="00847F38"/>
    <w:rsid w:val="0085749C"/>
    <w:rsid w:val="008753EB"/>
    <w:rsid w:val="00896275"/>
    <w:rsid w:val="008B43A2"/>
    <w:rsid w:val="009107B6"/>
    <w:rsid w:val="009179C8"/>
    <w:rsid w:val="009224CC"/>
    <w:rsid w:val="00941839"/>
    <w:rsid w:val="00947747"/>
    <w:rsid w:val="00951B4A"/>
    <w:rsid w:val="009575DD"/>
    <w:rsid w:val="009669CC"/>
    <w:rsid w:val="009764AB"/>
    <w:rsid w:val="009966B3"/>
    <w:rsid w:val="009A0575"/>
    <w:rsid w:val="009A38C0"/>
    <w:rsid w:val="009B0E0D"/>
    <w:rsid w:val="009B2302"/>
    <w:rsid w:val="009B50E2"/>
    <w:rsid w:val="009B610D"/>
    <w:rsid w:val="009C0F97"/>
    <w:rsid w:val="009C1C34"/>
    <w:rsid w:val="009C3AE4"/>
    <w:rsid w:val="009F6F38"/>
    <w:rsid w:val="00A42FD9"/>
    <w:rsid w:val="00A45E32"/>
    <w:rsid w:val="00A45FE2"/>
    <w:rsid w:val="00A63F41"/>
    <w:rsid w:val="00A83C0F"/>
    <w:rsid w:val="00A96F8A"/>
    <w:rsid w:val="00AA0970"/>
    <w:rsid w:val="00AB0289"/>
    <w:rsid w:val="00AB5F3B"/>
    <w:rsid w:val="00AB623F"/>
    <w:rsid w:val="00AC6566"/>
    <w:rsid w:val="00AE08B5"/>
    <w:rsid w:val="00AE65E9"/>
    <w:rsid w:val="00AF54E4"/>
    <w:rsid w:val="00AF5D35"/>
    <w:rsid w:val="00B06788"/>
    <w:rsid w:val="00B15D0C"/>
    <w:rsid w:val="00B3501E"/>
    <w:rsid w:val="00B542F0"/>
    <w:rsid w:val="00B5696E"/>
    <w:rsid w:val="00B649A5"/>
    <w:rsid w:val="00B81855"/>
    <w:rsid w:val="00B83596"/>
    <w:rsid w:val="00B94B89"/>
    <w:rsid w:val="00B956BF"/>
    <w:rsid w:val="00BB15DA"/>
    <w:rsid w:val="00BB6214"/>
    <w:rsid w:val="00BC2F79"/>
    <w:rsid w:val="00BF45E2"/>
    <w:rsid w:val="00C014DE"/>
    <w:rsid w:val="00C31212"/>
    <w:rsid w:val="00C34AF2"/>
    <w:rsid w:val="00C35124"/>
    <w:rsid w:val="00C41334"/>
    <w:rsid w:val="00C414F1"/>
    <w:rsid w:val="00C54167"/>
    <w:rsid w:val="00C6677E"/>
    <w:rsid w:val="00CB22D3"/>
    <w:rsid w:val="00CB66BC"/>
    <w:rsid w:val="00CC045F"/>
    <w:rsid w:val="00CC774E"/>
    <w:rsid w:val="00CE7C60"/>
    <w:rsid w:val="00CF0ECD"/>
    <w:rsid w:val="00CF731F"/>
    <w:rsid w:val="00D016E8"/>
    <w:rsid w:val="00D10E82"/>
    <w:rsid w:val="00D10F23"/>
    <w:rsid w:val="00D14134"/>
    <w:rsid w:val="00D1599A"/>
    <w:rsid w:val="00D2100F"/>
    <w:rsid w:val="00D44B85"/>
    <w:rsid w:val="00D476B0"/>
    <w:rsid w:val="00D47DAB"/>
    <w:rsid w:val="00D544C1"/>
    <w:rsid w:val="00D57E9A"/>
    <w:rsid w:val="00D61820"/>
    <w:rsid w:val="00D708CA"/>
    <w:rsid w:val="00D8316F"/>
    <w:rsid w:val="00D856FC"/>
    <w:rsid w:val="00D91737"/>
    <w:rsid w:val="00D93C59"/>
    <w:rsid w:val="00DB076B"/>
    <w:rsid w:val="00DB15B4"/>
    <w:rsid w:val="00DD3E17"/>
    <w:rsid w:val="00DD555A"/>
    <w:rsid w:val="00DE1084"/>
    <w:rsid w:val="00DE66CA"/>
    <w:rsid w:val="00DF63A8"/>
    <w:rsid w:val="00E24071"/>
    <w:rsid w:val="00E41BBD"/>
    <w:rsid w:val="00E421A3"/>
    <w:rsid w:val="00E638ED"/>
    <w:rsid w:val="00E63988"/>
    <w:rsid w:val="00E76020"/>
    <w:rsid w:val="00E8273E"/>
    <w:rsid w:val="00E9203B"/>
    <w:rsid w:val="00E95343"/>
    <w:rsid w:val="00EA3026"/>
    <w:rsid w:val="00EA79D6"/>
    <w:rsid w:val="00EC50F3"/>
    <w:rsid w:val="00EE4252"/>
    <w:rsid w:val="00EE463E"/>
    <w:rsid w:val="00EF1825"/>
    <w:rsid w:val="00EF4088"/>
    <w:rsid w:val="00EF42E2"/>
    <w:rsid w:val="00EF5CC8"/>
    <w:rsid w:val="00F03E01"/>
    <w:rsid w:val="00F12C48"/>
    <w:rsid w:val="00F17754"/>
    <w:rsid w:val="00F52A6B"/>
    <w:rsid w:val="00F841F9"/>
    <w:rsid w:val="00F85DA7"/>
    <w:rsid w:val="00F9192E"/>
    <w:rsid w:val="00F97307"/>
    <w:rsid w:val="00F977ED"/>
    <w:rsid w:val="00FA1087"/>
    <w:rsid w:val="00FB56E6"/>
    <w:rsid w:val="00FD1DA4"/>
    <w:rsid w:val="00FD7FAD"/>
    <w:rsid w:val="00FF72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FDFB06"/>
  <w15:docId w15:val="{9EAA4579-2DC3-41CB-AEC5-14137B5B8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6FC"/>
    <w:pPr>
      <w:widowControl w:val="0"/>
      <w:tabs>
        <w:tab w:val="left" w:pos="284"/>
      </w:tabs>
      <w:autoSpaceDE w:val="0"/>
      <w:autoSpaceDN w:val="0"/>
      <w:adjustRightInd w:val="0"/>
      <w:spacing w:before="80" w:after="80" w:line="240" w:lineRule="auto"/>
    </w:pPr>
    <w:rPr>
      <w:rFonts w:ascii="Helvetica" w:hAnsi="Helvetica" w:cs="Helvetica"/>
      <w:sz w:val="20"/>
      <w:szCs w:val="24"/>
    </w:rPr>
  </w:style>
  <w:style w:type="paragraph" w:styleId="Heading1">
    <w:name w:val="heading 1"/>
    <w:basedOn w:val="Normal"/>
    <w:next w:val="Normal"/>
    <w:link w:val="Heading1Char"/>
    <w:uiPriority w:val="9"/>
    <w:qFormat/>
    <w:rsid w:val="00D856FC"/>
    <w:pPr>
      <w:keepNext/>
      <w:keepLines/>
      <w:spacing w:after="240"/>
      <w:outlineLvl w:val="0"/>
    </w:pPr>
    <w:rPr>
      <w:rFonts w:ascii="Arial" w:eastAsiaTheme="majorEastAsia" w:hAnsi="Arial" w:cstheme="majorBidi"/>
      <w:b/>
      <w:sz w:val="32"/>
      <w:szCs w:val="32"/>
    </w:rPr>
  </w:style>
  <w:style w:type="paragraph" w:styleId="Heading2">
    <w:name w:val="heading 2"/>
    <w:aliases w:val="Reading text title"/>
    <w:basedOn w:val="Normal"/>
    <w:next w:val="readingtext"/>
    <w:link w:val="Heading2Char"/>
    <w:uiPriority w:val="9"/>
    <w:unhideWhenUsed/>
    <w:qFormat/>
    <w:rsid w:val="00D856FC"/>
    <w:pPr>
      <w:keepNext/>
      <w:keepLines/>
      <w:pBdr>
        <w:top w:val="single" w:sz="8" w:space="1" w:color="auto"/>
        <w:left w:val="single" w:sz="8" w:space="4" w:color="auto"/>
        <w:bottom w:val="single" w:sz="8" w:space="1" w:color="auto"/>
        <w:right w:val="single" w:sz="8" w:space="4" w:color="auto"/>
      </w:pBdr>
      <w:shd w:val="clear" w:color="auto" w:fill="D9D9D9" w:themeFill="background1" w:themeFillShade="D9"/>
      <w:tabs>
        <w:tab w:val="clear" w:pos="284"/>
      </w:tabs>
      <w:spacing w:before="40" w:after="0"/>
      <w:outlineLvl w:val="1"/>
    </w:pPr>
    <w:rPr>
      <w:rFonts w:ascii="Arial" w:eastAsiaTheme="majorEastAsia" w:hAnsi="Arial" w:cstheme="majorBidi"/>
      <w:b/>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0B3D"/>
    <w:pPr>
      <w:tabs>
        <w:tab w:val="center" w:pos="4513"/>
        <w:tab w:val="right" w:pos="9026"/>
      </w:tabs>
      <w:spacing w:after="0"/>
    </w:pPr>
  </w:style>
  <w:style w:type="character" w:customStyle="1" w:styleId="HeaderChar">
    <w:name w:val="Header Char"/>
    <w:basedOn w:val="DefaultParagraphFont"/>
    <w:link w:val="Header"/>
    <w:uiPriority w:val="99"/>
    <w:rsid w:val="00550B3D"/>
  </w:style>
  <w:style w:type="paragraph" w:styleId="Footer">
    <w:name w:val="footer"/>
    <w:basedOn w:val="Normal"/>
    <w:link w:val="FooterChar"/>
    <w:uiPriority w:val="99"/>
    <w:unhideWhenUsed/>
    <w:qFormat/>
    <w:rsid w:val="00D856FC"/>
    <w:pPr>
      <w:tabs>
        <w:tab w:val="center" w:pos="4513"/>
        <w:tab w:val="right" w:pos="9026"/>
      </w:tabs>
      <w:spacing w:after="0"/>
    </w:pPr>
    <w:rPr>
      <w:rFonts w:asciiTheme="minorHAnsi" w:hAnsiTheme="minorHAnsi"/>
    </w:rPr>
  </w:style>
  <w:style w:type="character" w:customStyle="1" w:styleId="FooterChar">
    <w:name w:val="Footer Char"/>
    <w:basedOn w:val="DefaultParagraphFont"/>
    <w:link w:val="Footer"/>
    <w:uiPriority w:val="99"/>
    <w:rsid w:val="00D856FC"/>
    <w:rPr>
      <w:rFonts w:cs="Helvetica"/>
      <w:sz w:val="20"/>
      <w:szCs w:val="24"/>
    </w:rPr>
  </w:style>
  <w:style w:type="paragraph" w:styleId="Title">
    <w:name w:val="Title"/>
    <w:basedOn w:val="Normal"/>
    <w:next w:val="Normal"/>
    <w:link w:val="TitleChar"/>
    <w:uiPriority w:val="10"/>
    <w:qFormat/>
    <w:rsid w:val="00D856FC"/>
    <w:pPr>
      <w:spacing w:after="0"/>
      <w:contextualSpacing/>
      <w:jc w:val="right"/>
    </w:pPr>
    <w:rPr>
      <w:rFonts w:ascii="Calibri" w:eastAsiaTheme="majorEastAsia" w:hAnsi="Calibri" w:cstheme="majorBidi"/>
      <w:caps/>
      <w:spacing w:val="-10"/>
      <w:kern w:val="28"/>
      <w:sz w:val="44"/>
      <w:szCs w:val="56"/>
    </w:rPr>
  </w:style>
  <w:style w:type="character" w:customStyle="1" w:styleId="TitleChar">
    <w:name w:val="Title Char"/>
    <w:basedOn w:val="DefaultParagraphFont"/>
    <w:link w:val="Title"/>
    <w:uiPriority w:val="10"/>
    <w:rsid w:val="00D856FC"/>
    <w:rPr>
      <w:rFonts w:ascii="Calibri" w:eastAsiaTheme="majorEastAsia" w:hAnsi="Calibri" w:cstheme="majorBidi"/>
      <w:caps/>
      <w:spacing w:val="-10"/>
      <w:kern w:val="28"/>
      <w:sz w:val="44"/>
      <w:szCs w:val="56"/>
    </w:rPr>
  </w:style>
  <w:style w:type="paragraph" w:customStyle="1" w:styleId="Testtitle">
    <w:name w:val="Test title"/>
    <w:basedOn w:val="Title"/>
    <w:link w:val="TesttitleChar"/>
    <w:rsid w:val="009764AB"/>
  </w:style>
  <w:style w:type="paragraph" w:customStyle="1" w:styleId="Sectionhead">
    <w:name w:val="Section head"/>
    <w:basedOn w:val="Heading1"/>
    <w:link w:val="SectionheadChar"/>
    <w:rsid w:val="00DD3E17"/>
    <w:pPr>
      <w:spacing w:after="120"/>
    </w:pPr>
    <w:rPr>
      <w:b w:val="0"/>
    </w:rPr>
  </w:style>
  <w:style w:type="character" w:customStyle="1" w:styleId="TesttitleChar">
    <w:name w:val="Test title Char"/>
    <w:basedOn w:val="TitleChar"/>
    <w:link w:val="Testtitle"/>
    <w:rsid w:val="009764AB"/>
    <w:rPr>
      <w:rFonts w:ascii="Gill Sans MT" w:eastAsiaTheme="majorEastAsia" w:hAnsi="Gill Sans MT" w:cstheme="majorBidi"/>
      <w:caps/>
      <w:spacing w:val="-10"/>
      <w:kern w:val="28"/>
      <w:sz w:val="56"/>
      <w:szCs w:val="56"/>
    </w:rPr>
  </w:style>
  <w:style w:type="paragraph" w:customStyle="1" w:styleId="Rubric">
    <w:name w:val="Rubric"/>
    <w:basedOn w:val="Normal"/>
    <w:link w:val="RubricChar"/>
    <w:qFormat/>
    <w:rsid w:val="00D856FC"/>
    <w:pPr>
      <w:keepNext/>
      <w:tabs>
        <w:tab w:val="clear" w:pos="284"/>
      </w:tabs>
      <w:spacing w:before="0"/>
      <w:ind w:left="284" w:hanging="284"/>
    </w:pPr>
    <w:rPr>
      <w:b/>
      <w:bCs/>
      <w:sz w:val="22"/>
    </w:rPr>
  </w:style>
  <w:style w:type="character" w:customStyle="1" w:styleId="Heading1Char">
    <w:name w:val="Heading 1 Char"/>
    <w:basedOn w:val="DefaultParagraphFont"/>
    <w:link w:val="Heading1"/>
    <w:uiPriority w:val="9"/>
    <w:rsid w:val="00D856FC"/>
    <w:rPr>
      <w:rFonts w:ascii="Arial" w:eastAsiaTheme="majorEastAsia" w:hAnsi="Arial" w:cstheme="majorBidi"/>
      <w:b/>
      <w:sz w:val="32"/>
      <w:szCs w:val="32"/>
    </w:rPr>
  </w:style>
  <w:style w:type="character" w:customStyle="1" w:styleId="SectionheadChar">
    <w:name w:val="Section head Char"/>
    <w:basedOn w:val="Heading1Char"/>
    <w:link w:val="Sectionhead"/>
    <w:rsid w:val="00DD3E17"/>
    <w:rPr>
      <w:rFonts w:ascii="Gill Sans MT" w:eastAsiaTheme="majorEastAsia" w:hAnsi="Gill Sans MT" w:cstheme="majorBidi"/>
      <w:b w:val="0"/>
      <w:color w:val="2E74B5" w:themeColor="accent1" w:themeShade="BF"/>
      <w:sz w:val="28"/>
      <w:szCs w:val="32"/>
    </w:rPr>
  </w:style>
  <w:style w:type="paragraph" w:customStyle="1" w:styleId="questions">
    <w:name w:val="questions"/>
    <w:basedOn w:val="Normal"/>
    <w:link w:val="questionsChar"/>
    <w:qFormat/>
    <w:rsid w:val="00D856FC"/>
    <w:pPr>
      <w:ind w:left="284" w:hanging="284"/>
    </w:pPr>
  </w:style>
  <w:style w:type="character" w:customStyle="1" w:styleId="RubricChar">
    <w:name w:val="Rubric Char"/>
    <w:basedOn w:val="DefaultParagraphFont"/>
    <w:link w:val="Rubric"/>
    <w:rsid w:val="00D856FC"/>
    <w:rPr>
      <w:rFonts w:ascii="Helvetica" w:hAnsi="Helvetica" w:cs="Helvetica"/>
      <w:b/>
      <w:bCs/>
      <w:szCs w:val="24"/>
    </w:rPr>
  </w:style>
  <w:style w:type="paragraph" w:styleId="NoSpacing">
    <w:name w:val="No Spacing"/>
    <w:basedOn w:val="Normal"/>
    <w:uiPriority w:val="1"/>
    <w:qFormat/>
    <w:rsid w:val="00D856FC"/>
    <w:pPr>
      <w:spacing w:after="0"/>
    </w:pPr>
  </w:style>
  <w:style w:type="character" w:customStyle="1" w:styleId="questionsChar">
    <w:name w:val="questions Char"/>
    <w:basedOn w:val="DefaultParagraphFont"/>
    <w:link w:val="questions"/>
    <w:rsid w:val="00D856FC"/>
    <w:rPr>
      <w:rFonts w:ascii="Helvetica" w:hAnsi="Helvetica" w:cs="Helvetica"/>
      <w:sz w:val="20"/>
      <w:szCs w:val="24"/>
    </w:rPr>
  </w:style>
  <w:style w:type="character" w:styleId="Strong">
    <w:name w:val="Strong"/>
    <w:uiPriority w:val="22"/>
    <w:qFormat/>
    <w:rsid w:val="00D856FC"/>
  </w:style>
  <w:style w:type="paragraph" w:customStyle="1" w:styleId="Normaldialogue2">
    <w:name w:val="Normal dialogue 2"/>
    <w:basedOn w:val="Normal"/>
    <w:link w:val="Normaldialogue2Char"/>
    <w:qFormat/>
    <w:rsid w:val="00D856FC"/>
    <w:pPr>
      <w:ind w:left="709" w:hanging="709"/>
    </w:pPr>
  </w:style>
  <w:style w:type="paragraph" w:styleId="Quote">
    <w:name w:val="Quote"/>
    <w:aliases w:val="Example"/>
    <w:basedOn w:val="Normal"/>
    <w:next w:val="Normal"/>
    <w:link w:val="QuoteChar"/>
    <w:uiPriority w:val="29"/>
    <w:qFormat/>
    <w:rsid w:val="00D856FC"/>
    <w:pPr>
      <w:ind w:left="284" w:hanging="284"/>
    </w:pPr>
    <w:rPr>
      <w:i/>
      <w:iCs/>
      <w:color w:val="404040" w:themeColor="text1" w:themeTint="BF"/>
      <w:u w:val="single"/>
    </w:rPr>
  </w:style>
  <w:style w:type="character" w:customStyle="1" w:styleId="Normaldialogue2Char">
    <w:name w:val="Normal dialogue 2 Char"/>
    <w:basedOn w:val="DefaultParagraphFont"/>
    <w:link w:val="Normaldialogue2"/>
    <w:rsid w:val="00D856FC"/>
    <w:rPr>
      <w:rFonts w:ascii="Helvetica" w:hAnsi="Helvetica" w:cs="Helvetica"/>
      <w:sz w:val="20"/>
      <w:szCs w:val="24"/>
    </w:rPr>
  </w:style>
  <w:style w:type="character" w:customStyle="1" w:styleId="QuoteChar">
    <w:name w:val="Quote Char"/>
    <w:aliases w:val="Example Char"/>
    <w:basedOn w:val="DefaultParagraphFont"/>
    <w:link w:val="Quote"/>
    <w:uiPriority w:val="29"/>
    <w:rsid w:val="00D856FC"/>
    <w:rPr>
      <w:rFonts w:ascii="Helvetica" w:hAnsi="Helvetica" w:cs="Helvetica"/>
      <w:i/>
      <w:iCs/>
      <w:color w:val="404040" w:themeColor="text1" w:themeTint="BF"/>
      <w:sz w:val="20"/>
      <w:szCs w:val="24"/>
      <w:u w:val="single"/>
    </w:rPr>
  </w:style>
  <w:style w:type="paragraph" w:styleId="Subtitle">
    <w:name w:val="Subtitle"/>
    <w:aliases w:val="Wordlist"/>
    <w:basedOn w:val="Normal"/>
    <w:next w:val="Normal"/>
    <w:link w:val="SubtitleChar"/>
    <w:uiPriority w:val="11"/>
    <w:qFormat/>
    <w:rsid w:val="00D856FC"/>
    <w:pPr>
      <w:jc w:val="center"/>
    </w:pPr>
    <w:rPr>
      <w:b/>
      <w:sz w:val="18"/>
    </w:rPr>
  </w:style>
  <w:style w:type="character" w:customStyle="1" w:styleId="SubtitleChar">
    <w:name w:val="Subtitle Char"/>
    <w:aliases w:val="Wordlist Char"/>
    <w:basedOn w:val="DefaultParagraphFont"/>
    <w:link w:val="Subtitle"/>
    <w:uiPriority w:val="11"/>
    <w:rsid w:val="00D856FC"/>
    <w:rPr>
      <w:rFonts w:ascii="Helvetica" w:hAnsi="Helvetica" w:cs="Helvetica"/>
      <w:b/>
      <w:sz w:val="18"/>
      <w:szCs w:val="24"/>
    </w:rPr>
  </w:style>
  <w:style w:type="paragraph" w:customStyle="1" w:styleId="dialogue">
    <w:name w:val="dialogue"/>
    <w:basedOn w:val="Normal"/>
    <w:link w:val="dialogueChar"/>
    <w:qFormat/>
    <w:rsid w:val="00D856FC"/>
    <w:pPr>
      <w:tabs>
        <w:tab w:val="clear" w:pos="284"/>
      </w:tabs>
      <w:ind w:left="993" w:hanging="993"/>
    </w:pPr>
  </w:style>
  <w:style w:type="character" w:styleId="SubtleEmphasis">
    <w:name w:val="Subtle Emphasis"/>
    <w:basedOn w:val="DefaultParagraphFont"/>
    <w:uiPriority w:val="19"/>
    <w:qFormat/>
    <w:rsid w:val="00D856FC"/>
    <w:rPr>
      <w:i/>
      <w:iCs/>
      <w:color w:val="404040" w:themeColor="text1" w:themeTint="BF"/>
    </w:rPr>
  </w:style>
  <w:style w:type="character" w:customStyle="1" w:styleId="dialogueChar">
    <w:name w:val="dialogue Char"/>
    <w:basedOn w:val="DefaultParagraphFont"/>
    <w:link w:val="dialogue"/>
    <w:rsid w:val="00D856FC"/>
    <w:rPr>
      <w:rFonts w:ascii="Helvetica" w:hAnsi="Helvetica" w:cs="Helvetica"/>
      <w:sz w:val="20"/>
      <w:szCs w:val="24"/>
    </w:rPr>
  </w:style>
  <w:style w:type="paragraph" w:customStyle="1" w:styleId="matching">
    <w:name w:val="matching"/>
    <w:basedOn w:val="questions"/>
    <w:link w:val="matchingChar"/>
    <w:qFormat/>
    <w:rsid w:val="00D856FC"/>
    <w:pPr>
      <w:tabs>
        <w:tab w:val="clear" w:pos="284"/>
        <w:tab w:val="left" w:pos="3686"/>
      </w:tabs>
    </w:pPr>
  </w:style>
  <w:style w:type="paragraph" w:customStyle="1" w:styleId="grade">
    <w:name w:val="grade"/>
    <w:basedOn w:val="Normal"/>
    <w:link w:val="gradeChar"/>
    <w:qFormat/>
    <w:rsid w:val="00D856FC"/>
    <w:pPr>
      <w:widowControl/>
      <w:jc w:val="right"/>
    </w:pPr>
    <w:rPr>
      <w:shd w:val="clear" w:color="auto" w:fill="D0CECE" w:themeFill="background2" w:themeFillShade="E6"/>
    </w:rPr>
  </w:style>
  <w:style w:type="character" w:customStyle="1" w:styleId="matchingChar">
    <w:name w:val="matching Char"/>
    <w:basedOn w:val="questionsChar"/>
    <w:link w:val="matching"/>
    <w:rsid w:val="00D856FC"/>
    <w:rPr>
      <w:rFonts w:ascii="Helvetica" w:hAnsi="Helvetica" w:cs="Helvetica"/>
      <w:sz w:val="20"/>
      <w:szCs w:val="24"/>
    </w:rPr>
  </w:style>
  <w:style w:type="character" w:styleId="PlaceholderText">
    <w:name w:val="Placeholder Text"/>
    <w:basedOn w:val="DefaultParagraphFont"/>
    <w:uiPriority w:val="99"/>
    <w:semiHidden/>
    <w:rsid w:val="007B2585"/>
    <w:rPr>
      <w:color w:val="808080"/>
    </w:rPr>
  </w:style>
  <w:style w:type="character" w:customStyle="1" w:styleId="gradeChar">
    <w:name w:val="grade Char"/>
    <w:basedOn w:val="DefaultParagraphFont"/>
    <w:link w:val="grade"/>
    <w:rsid w:val="00D856FC"/>
    <w:rPr>
      <w:rFonts w:ascii="Helvetica" w:hAnsi="Helvetica" w:cs="Helvetica"/>
      <w:sz w:val="20"/>
      <w:szCs w:val="24"/>
    </w:rPr>
  </w:style>
  <w:style w:type="paragraph" w:customStyle="1" w:styleId="footerphotcopiable">
    <w:name w:val="footer photcopiable"/>
    <w:basedOn w:val="Footer"/>
    <w:link w:val="footerphotcopiableChar"/>
    <w:qFormat/>
    <w:rsid w:val="00D856FC"/>
    <w:rPr>
      <w:b/>
      <w:color w:val="FFFFFF" w:themeColor="background1"/>
      <w:shd w:val="clear" w:color="auto" w:fill="000000" w:themeFill="text1"/>
    </w:rPr>
  </w:style>
  <w:style w:type="paragraph" w:customStyle="1" w:styleId="option">
    <w:name w:val="option"/>
    <w:basedOn w:val="Normal"/>
    <w:link w:val="optionChar"/>
    <w:qFormat/>
    <w:rsid w:val="00D856FC"/>
    <w:rPr>
      <w:i/>
    </w:rPr>
  </w:style>
  <w:style w:type="character" w:customStyle="1" w:styleId="footerphotcopiableChar">
    <w:name w:val="footer photcopiable Char"/>
    <w:basedOn w:val="FooterChar"/>
    <w:link w:val="footerphotcopiable"/>
    <w:rsid w:val="00D856FC"/>
    <w:rPr>
      <w:rFonts w:cs="Helvetica"/>
      <w:b/>
      <w:color w:val="FFFFFF" w:themeColor="background1"/>
      <w:sz w:val="20"/>
      <w:szCs w:val="24"/>
    </w:rPr>
  </w:style>
  <w:style w:type="character" w:customStyle="1" w:styleId="Heading2Char">
    <w:name w:val="Heading 2 Char"/>
    <w:aliases w:val="Reading text title Char"/>
    <w:basedOn w:val="DefaultParagraphFont"/>
    <w:link w:val="Heading2"/>
    <w:uiPriority w:val="9"/>
    <w:rsid w:val="00D856FC"/>
    <w:rPr>
      <w:rFonts w:ascii="Arial" w:eastAsiaTheme="majorEastAsia" w:hAnsi="Arial" w:cstheme="majorBidi"/>
      <w:b/>
      <w:sz w:val="32"/>
      <w:szCs w:val="26"/>
      <w:shd w:val="clear" w:color="auto" w:fill="D9D9D9" w:themeFill="background1" w:themeFillShade="D9"/>
    </w:rPr>
  </w:style>
  <w:style w:type="character" w:customStyle="1" w:styleId="optionChar">
    <w:name w:val="option Char"/>
    <w:basedOn w:val="DefaultParagraphFont"/>
    <w:link w:val="option"/>
    <w:rsid w:val="00D856FC"/>
    <w:rPr>
      <w:rFonts w:ascii="Helvetica" w:hAnsi="Helvetica" w:cs="Helvetica"/>
      <w:i/>
      <w:sz w:val="20"/>
      <w:szCs w:val="24"/>
    </w:rPr>
  </w:style>
  <w:style w:type="paragraph" w:customStyle="1" w:styleId="readingtext">
    <w:name w:val="reading text"/>
    <w:basedOn w:val="Heading2"/>
    <w:link w:val="readingtextChar"/>
    <w:qFormat/>
    <w:rsid w:val="00D856FC"/>
    <w:rPr>
      <w:rFonts w:ascii="Calibri" w:hAnsi="Calibri"/>
      <w:b w:val="0"/>
      <w:sz w:val="20"/>
    </w:rPr>
  </w:style>
  <w:style w:type="paragraph" w:customStyle="1" w:styleId="normalnoindent">
    <w:name w:val="normal no indent"/>
    <w:basedOn w:val="Normal"/>
    <w:link w:val="normalnoindentChar"/>
    <w:qFormat/>
    <w:rsid w:val="00D856FC"/>
    <w:pPr>
      <w:tabs>
        <w:tab w:val="clear" w:pos="284"/>
        <w:tab w:val="left" w:pos="0"/>
      </w:tabs>
    </w:pPr>
  </w:style>
  <w:style w:type="character" w:customStyle="1" w:styleId="readingtextChar">
    <w:name w:val="reading text Char"/>
    <w:basedOn w:val="Heading2Char"/>
    <w:link w:val="readingtext"/>
    <w:rsid w:val="00D856FC"/>
    <w:rPr>
      <w:rFonts w:ascii="Calibri" w:eastAsiaTheme="majorEastAsia" w:hAnsi="Calibri" w:cstheme="majorBidi"/>
      <w:b w:val="0"/>
      <w:sz w:val="20"/>
      <w:szCs w:val="26"/>
      <w:shd w:val="clear" w:color="auto" w:fill="D9D9D9" w:themeFill="background1" w:themeFillShade="D9"/>
    </w:rPr>
  </w:style>
  <w:style w:type="character" w:customStyle="1" w:styleId="normalnoindentChar">
    <w:name w:val="normal no indent Char"/>
    <w:basedOn w:val="DefaultParagraphFont"/>
    <w:link w:val="normalnoindent"/>
    <w:rsid w:val="00D856FC"/>
    <w:rPr>
      <w:rFonts w:ascii="Helvetica" w:hAnsi="Helvetica" w:cs="Helvetica"/>
      <w:sz w:val="20"/>
      <w:szCs w:val="24"/>
    </w:rPr>
  </w:style>
  <w:style w:type="paragraph" w:styleId="ListParagraph">
    <w:name w:val="List Paragraph"/>
    <w:basedOn w:val="Normal"/>
    <w:uiPriority w:val="34"/>
    <w:qFormat/>
    <w:rsid w:val="00D856FC"/>
    <w:pPr>
      <w:widowControl/>
      <w:tabs>
        <w:tab w:val="clear" w:pos="284"/>
      </w:tabs>
      <w:autoSpaceDE/>
      <w:autoSpaceDN/>
      <w:adjustRightInd/>
      <w:spacing w:before="0" w:after="160" w:line="259" w:lineRule="auto"/>
      <w:ind w:left="720"/>
      <w:contextualSpacing/>
    </w:pPr>
    <w:rPr>
      <w:rFonts w:asciiTheme="minorHAnsi" w:hAnsiTheme="minorHAnsi" w:cstheme="minorBidi"/>
      <w:sz w:val="22"/>
      <w:szCs w:val="22"/>
      <w:lang w:val="es-ES"/>
    </w:rPr>
  </w:style>
  <w:style w:type="paragraph" w:styleId="BalloonText">
    <w:name w:val="Balloon Text"/>
    <w:basedOn w:val="Normal"/>
    <w:link w:val="BalloonTextChar"/>
    <w:uiPriority w:val="99"/>
    <w:semiHidden/>
    <w:unhideWhenUsed/>
    <w:rsid w:val="000F085C"/>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085C"/>
    <w:rPr>
      <w:rFonts w:ascii="Segoe UI" w:hAnsi="Segoe UI" w:cs="Segoe UI"/>
      <w:sz w:val="18"/>
      <w:szCs w:val="18"/>
    </w:rPr>
  </w:style>
  <w:style w:type="paragraph" w:styleId="CommentText">
    <w:name w:val="annotation text"/>
    <w:basedOn w:val="Normal"/>
    <w:link w:val="CommentTextChar"/>
    <w:uiPriority w:val="99"/>
    <w:semiHidden/>
    <w:unhideWhenUsed/>
    <w:rsid w:val="000F085C"/>
    <w:rPr>
      <w:szCs w:val="20"/>
    </w:rPr>
  </w:style>
  <w:style w:type="character" w:customStyle="1" w:styleId="CommentTextChar">
    <w:name w:val="Comment Text Char"/>
    <w:basedOn w:val="DefaultParagraphFont"/>
    <w:link w:val="CommentText"/>
    <w:uiPriority w:val="99"/>
    <w:semiHidden/>
    <w:rsid w:val="000F085C"/>
    <w:rPr>
      <w:rFonts w:ascii="Helvetica" w:hAnsi="Helvetica" w:cs="Helvetica"/>
      <w:sz w:val="20"/>
      <w:szCs w:val="20"/>
    </w:rPr>
  </w:style>
  <w:style w:type="paragraph" w:styleId="CommentSubject">
    <w:name w:val="annotation subject"/>
    <w:basedOn w:val="CommentText"/>
    <w:next w:val="CommentText"/>
    <w:link w:val="CommentSubjectChar"/>
    <w:uiPriority w:val="99"/>
    <w:semiHidden/>
    <w:unhideWhenUsed/>
    <w:rsid w:val="000F085C"/>
    <w:pPr>
      <w:widowControl/>
      <w:tabs>
        <w:tab w:val="clear" w:pos="284"/>
      </w:tabs>
      <w:autoSpaceDE/>
      <w:autoSpaceDN/>
      <w:adjustRightInd/>
      <w:spacing w:before="0" w:after="160"/>
    </w:pPr>
    <w:rPr>
      <w:rFonts w:asciiTheme="minorHAnsi" w:hAnsiTheme="minorHAnsi" w:cstheme="minorBidi"/>
      <w:b/>
      <w:bCs/>
      <w:lang w:val="es-ES"/>
    </w:rPr>
  </w:style>
  <w:style w:type="character" w:customStyle="1" w:styleId="CommentSubjectChar">
    <w:name w:val="Comment Subject Char"/>
    <w:basedOn w:val="CommentTextChar"/>
    <w:link w:val="CommentSubject"/>
    <w:uiPriority w:val="99"/>
    <w:semiHidden/>
    <w:rsid w:val="000F085C"/>
    <w:rPr>
      <w:rFonts w:ascii="Helvetica" w:hAnsi="Helvetica" w:cs="Helvetica"/>
      <w:b/>
      <w:bCs/>
      <w:sz w:val="20"/>
      <w:szCs w:val="20"/>
      <w:lang w:val="es-ES"/>
    </w:rPr>
  </w:style>
  <w:style w:type="paragraph" w:customStyle="1" w:styleId="Course">
    <w:name w:val="Course"/>
    <w:basedOn w:val="Title"/>
    <w:link w:val="CourseChar"/>
    <w:qFormat/>
    <w:rsid w:val="00D856FC"/>
    <w:pPr>
      <w:jc w:val="left"/>
    </w:pPr>
    <w:rPr>
      <w:rFonts w:ascii="Verdana" w:hAnsi="Verdana"/>
      <w:b/>
      <w:sz w:val="112"/>
    </w:rPr>
  </w:style>
  <w:style w:type="character" w:customStyle="1" w:styleId="CourseChar">
    <w:name w:val="Course Char"/>
    <w:basedOn w:val="TitleChar"/>
    <w:link w:val="Course"/>
    <w:rsid w:val="00D856FC"/>
    <w:rPr>
      <w:rFonts w:ascii="Verdana" w:eastAsiaTheme="majorEastAsia" w:hAnsi="Verdana" w:cstheme="majorBidi"/>
      <w:b/>
      <w:caps/>
      <w:spacing w:val="-10"/>
      <w:kern w:val="28"/>
      <w:sz w:val="112"/>
      <w:szCs w:val="56"/>
    </w:rPr>
  </w:style>
  <w:style w:type="table" w:styleId="TableGrid">
    <w:name w:val="Table Grid"/>
    <w:basedOn w:val="TableNormal"/>
    <w:uiPriority w:val="39"/>
    <w:rsid w:val="005731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x">
    <w:name w:val="text box"/>
    <w:basedOn w:val="Normal"/>
    <w:link w:val="textboxChar"/>
    <w:qFormat/>
    <w:rsid w:val="00D856FC"/>
  </w:style>
  <w:style w:type="paragraph" w:customStyle="1" w:styleId="checkbox">
    <w:name w:val="checkbox"/>
    <w:basedOn w:val="Normal"/>
    <w:link w:val="checkboxChar"/>
    <w:qFormat/>
    <w:rsid w:val="00D856FC"/>
    <w:pPr>
      <w:tabs>
        <w:tab w:val="left" w:pos="3686"/>
      </w:tabs>
    </w:pPr>
    <w:rPr>
      <w:color w:val="FFFFFF" w:themeColor="background1"/>
      <w:bdr w:val="single" w:sz="8" w:space="0" w:color="auto"/>
    </w:rPr>
  </w:style>
  <w:style w:type="character" w:customStyle="1" w:styleId="textboxChar">
    <w:name w:val="text box Char"/>
    <w:basedOn w:val="DefaultParagraphFont"/>
    <w:link w:val="textbox"/>
    <w:rsid w:val="00D856FC"/>
    <w:rPr>
      <w:rFonts w:ascii="Helvetica" w:hAnsi="Helvetica" w:cs="Helvetica"/>
      <w:sz w:val="20"/>
      <w:szCs w:val="24"/>
    </w:rPr>
  </w:style>
  <w:style w:type="character" w:customStyle="1" w:styleId="checkboxChar">
    <w:name w:val="checkbox Char"/>
    <w:basedOn w:val="DefaultParagraphFont"/>
    <w:link w:val="checkbox"/>
    <w:rsid w:val="00D856FC"/>
    <w:rPr>
      <w:rFonts w:ascii="Helvetica" w:hAnsi="Helvetica" w:cs="Helvetica"/>
      <w:color w:val="FFFFFF" w:themeColor="background1"/>
      <w:sz w:val="20"/>
      <w:szCs w:val="24"/>
      <w:bdr w:val="single" w:sz="8" w:space="0" w:color="auto"/>
    </w:rPr>
  </w:style>
  <w:style w:type="paragraph" w:customStyle="1" w:styleId="Header2">
    <w:name w:val="Header 2"/>
    <w:basedOn w:val="Heading1"/>
    <w:link w:val="Header2Char"/>
    <w:qFormat/>
    <w:rsid w:val="00D856FC"/>
    <w:pPr>
      <w:tabs>
        <w:tab w:val="clear" w:pos="284"/>
        <w:tab w:val="left" w:pos="360"/>
      </w:tabs>
      <w:spacing w:before="0"/>
    </w:pPr>
    <w:rPr>
      <w:noProof/>
      <w:sz w:val="28"/>
      <w:lang w:eastAsia="en-GB"/>
    </w:rPr>
  </w:style>
  <w:style w:type="character" w:customStyle="1" w:styleId="Header2Char">
    <w:name w:val="Header 2 Char"/>
    <w:basedOn w:val="Heading1Char"/>
    <w:link w:val="Header2"/>
    <w:rsid w:val="00D856FC"/>
    <w:rPr>
      <w:rFonts w:ascii="Arial" w:eastAsiaTheme="majorEastAsia" w:hAnsi="Arial" w:cstheme="majorBidi"/>
      <w:b/>
      <w:noProof/>
      <w:sz w:val="28"/>
      <w:szCs w:val="32"/>
      <w:lang w:eastAsia="en-GB"/>
    </w:rPr>
  </w:style>
  <w:style w:type="paragraph" w:customStyle="1" w:styleId="Example">
    <w:name w:val="Example:"/>
    <w:basedOn w:val="Rubric"/>
    <w:link w:val="ExampleChar"/>
    <w:qFormat/>
    <w:rsid w:val="00D856FC"/>
    <w:pPr>
      <w:spacing w:after="160"/>
    </w:pPr>
    <w:rPr>
      <w:sz w:val="18"/>
    </w:rPr>
  </w:style>
  <w:style w:type="character" w:customStyle="1" w:styleId="ExampleChar">
    <w:name w:val="Example: Char"/>
    <w:basedOn w:val="RubricChar"/>
    <w:link w:val="Example"/>
    <w:rsid w:val="00D856FC"/>
    <w:rPr>
      <w:rFonts w:ascii="Helvetica" w:hAnsi="Helvetica" w:cs="Helvetica"/>
      <w:b/>
      <w:bCs/>
      <w:sz w:val="18"/>
      <w:szCs w:val="24"/>
    </w:rPr>
  </w:style>
  <w:style w:type="character" w:styleId="CommentReference">
    <w:name w:val="annotation reference"/>
    <w:basedOn w:val="DefaultParagraphFont"/>
    <w:uiPriority w:val="99"/>
    <w:semiHidden/>
    <w:unhideWhenUsed/>
    <w:rsid w:val="00076E7F"/>
    <w:rPr>
      <w:sz w:val="16"/>
      <w:szCs w:val="16"/>
    </w:rPr>
  </w:style>
  <w:style w:type="paragraph" w:customStyle="1" w:styleId="01AHead">
    <w:name w:val="01 – A Head"/>
    <w:basedOn w:val="Normal"/>
    <w:uiPriority w:val="99"/>
    <w:rsid w:val="00D856FC"/>
    <w:pPr>
      <w:widowControl/>
      <w:tabs>
        <w:tab w:val="clear" w:pos="284"/>
      </w:tabs>
      <w:suppressAutoHyphens/>
      <w:spacing w:before="340" w:after="57" w:line="320" w:lineRule="atLeast"/>
      <w:textAlignment w:val="center"/>
    </w:pPr>
    <w:rPr>
      <w:rFonts w:ascii="Hypatia Sans Pro Semibold" w:hAnsi="Hypatia Sans Pro Semibold" w:cs="Hypatia Sans Pro Semibold"/>
      <w:caps/>
      <w:color w:val="000000"/>
      <w:spacing w:val="9"/>
      <w:w w:val="110"/>
      <w:sz w:val="30"/>
      <w:szCs w:val="30"/>
      <w:lang w:val="en-US"/>
    </w:rPr>
  </w:style>
  <w:style w:type="paragraph" w:customStyle="1" w:styleId="03-Rubricafterhead">
    <w:name w:val="03 - Rubric after head"/>
    <w:basedOn w:val="Normal"/>
    <w:uiPriority w:val="99"/>
    <w:rsid w:val="00D856FC"/>
    <w:pPr>
      <w:widowControl/>
      <w:tabs>
        <w:tab w:val="clear" w:pos="284"/>
      </w:tabs>
      <w:suppressAutoHyphens/>
      <w:spacing w:before="113" w:after="0" w:line="255" w:lineRule="atLeast"/>
      <w:ind w:left="340" w:hanging="340"/>
      <w:textAlignment w:val="center"/>
    </w:pPr>
    <w:rPr>
      <w:rFonts w:ascii="Hypatia Sans Pro Semibold" w:hAnsi="Hypatia Sans Pro Semibold" w:cs="Hypatia Sans Pro Semibold"/>
      <w:color w:val="000000"/>
      <w:spacing w:val="-1"/>
      <w:sz w:val="22"/>
      <w:szCs w:val="22"/>
      <w:lang w:val="en-US"/>
    </w:rPr>
  </w:style>
  <w:style w:type="paragraph" w:customStyle="1" w:styleId="09-Wordlist">
    <w:name w:val="09 - Wordlist"/>
    <w:basedOn w:val="Normal"/>
    <w:uiPriority w:val="99"/>
    <w:rsid w:val="00D856FC"/>
    <w:pPr>
      <w:widowControl/>
      <w:tabs>
        <w:tab w:val="clear" w:pos="284"/>
      </w:tabs>
      <w:suppressAutoHyphens/>
      <w:spacing w:before="85" w:after="0" w:line="250" w:lineRule="atLeast"/>
      <w:ind w:left="850" w:hanging="850"/>
      <w:textAlignment w:val="center"/>
    </w:pPr>
    <w:rPr>
      <w:rFonts w:ascii="Hypatia Sans Pro" w:hAnsi="Hypatia Sans Pro" w:cs="Hypatia Sans Pro"/>
      <w:color w:val="000000"/>
      <w:sz w:val="21"/>
      <w:szCs w:val="21"/>
      <w:lang w:val="en-US"/>
    </w:rPr>
  </w:style>
  <w:style w:type="paragraph" w:styleId="Revision">
    <w:name w:val="Revision"/>
    <w:hidden/>
    <w:uiPriority w:val="99"/>
    <w:semiHidden/>
    <w:rsid w:val="0021649F"/>
    <w:pPr>
      <w:spacing w:after="0" w:line="240" w:lineRule="auto"/>
    </w:pPr>
    <w:rPr>
      <w:rFonts w:ascii="Helvetica" w:hAnsi="Helvetica" w:cs="Helvetica"/>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755501">
      <w:bodyDiv w:val="1"/>
      <w:marLeft w:val="0"/>
      <w:marRight w:val="0"/>
      <w:marTop w:val="0"/>
      <w:marBottom w:val="0"/>
      <w:divBdr>
        <w:top w:val="none" w:sz="0" w:space="0" w:color="auto"/>
        <w:left w:val="none" w:sz="0" w:space="0" w:color="auto"/>
        <w:bottom w:val="none" w:sz="0" w:space="0" w:color="auto"/>
        <w:right w:val="none" w:sz="0" w:space="0" w:color="auto"/>
      </w:divBdr>
    </w:div>
    <w:div w:id="609362332">
      <w:bodyDiv w:val="1"/>
      <w:marLeft w:val="0"/>
      <w:marRight w:val="0"/>
      <w:marTop w:val="0"/>
      <w:marBottom w:val="0"/>
      <w:divBdr>
        <w:top w:val="none" w:sz="0" w:space="0" w:color="auto"/>
        <w:left w:val="none" w:sz="0" w:space="0" w:color="auto"/>
        <w:bottom w:val="none" w:sz="0" w:space="0" w:color="auto"/>
        <w:right w:val="none" w:sz="0" w:space="0" w:color="auto"/>
      </w:divBdr>
    </w:div>
    <w:div w:id="73905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benn\OneDrive%20-%20Cambridge%20University%20Press\Think%20test%20task\04%20formatted%20word%20tests\L1\skills%20tests\Basic\Skills%20Tests%201%20Basic-%20Answer%20Key.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EE85637F306434E86AEAF48A519D156" ma:contentTypeVersion="16" ma:contentTypeDescription="Create a new document." ma:contentTypeScope="" ma:versionID="5ad5928b8f8537129b0e6debd7df39d6">
  <xsd:schema xmlns:xsd="http://www.w3.org/2001/XMLSchema" xmlns:xs="http://www.w3.org/2001/XMLSchema" xmlns:p="http://schemas.microsoft.com/office/2006/metadata/properties" xmlns:ns2="fdcd794e-b614-42e8-8b2f-9e4d0d0b5b0c" xmlns:ns3="3fae9748-acd5-4537-81b6-287af125ead3" targetNamespace="http://schemas.microsoft.com/office/2006/metadata/properties" ma:root="true" ma:fieldsID="9ba79ae5389cc4255a1723671fa251fe" ns2:_="" ns3:_="">
    <xsd:import namespace="fdcd794e-b614-42e8-8b2f-9e4d0d0b5b0c"/>
    <xsd:import namespace="3fae9748-acd5-4537-81b6-287af125ead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cd794e-b614-42e8-8b2f-9e4d0d0b5b0c" elementFormDefault="qualified">
    <xsd:import namespace="http://schemas.microsoft.com/office/2006/documentManagement/types"/>
    <xsd:import namespace="http://schemas.microsoft.com/office/infopath/2007/PartnerControls"/>
    <xsd:element name="SharedWithUsers" ma:index="4"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ae9748-acd5-4537-81b6-287af125ead3" elementFormDefault="qualified">
    <xsd:import namespace="http://schemas.microsoft.com/office/2006/documentManagement/types"/>
    <xsd:import namespace="http://schemas.microsoft.com/office/infopath/2007/PartnerControls"/>
    <xsd:element name="MediaServiceMetadata" ma:index="6" nillable="true" ma:displayName="MediaServiceMetadata" ma:hidden="true" ma:internalName="MediaServiceMetadata" ma:readOnly="true">
      <xsd:simpleType>
        <xsd:restriction base="dms:Note"/>
      </xsd:simpleType>
    </xsd:element>
    <xsd:element name="MediaServiceFastMetadata" ma:index="7" nillable="true" ma:displayName="MediaServiceFastMetadata" ma:hidden="true" ma:internalName="MediaServiceFastMetadata" ma:readOnly="true">
      <xsd:simpleType>
        <xsd:restriction base="dms:Note"/>
      </xsd:simpleType>
    </xsd:element>
    <xsd:element name="MediaServiceDateTaken" ma:index="8" nillable="true" ma:displayName="MediaServiceDateTaken" ma:hidden="true" ma:internalName="MediaServiceDateTaken" ma:readOnly="true">
      <xsd:simpleType>
        <xsd:restriction base="dms:Text"/>
      </xsd:simpleType>
    </xsd:element>
    <xsd:element name="MediaServiceAutoTags" ma:index="9" nillable="true" ma:displayName="Tags" ma:internalName="MediaServiceAutoTags" ma:readOnly="true">
      <xsd:simpleType>
        <xsd:restriction base="dms:Text"/>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A32AF7-B082-40D8-A519-8E5ED7174B65}">
  <ds:schemaRefs>
    <ds:schemaRef ds:uri="http://schemas.openxmlformats.org/officeDocument/2006/bibliography"/>
  </ds:schemaRefs>
</ds:datastoreItem>
</file>

<file path=customXml/itemProps2.xml><?xml version="1.0" encoding="utf-8"?>
<ds:datastoreItem xmlns:ds="http://schemas.openxmlformats.org/officeDocument/2006/customXml" ds:itemID="{95F40CAE-20E0-4465-BBB9-6A3B95E5481C}">
  <ds:schemaRefs>
    <ds:schemaRef ds:uri="http://schemas.microsoft.com/sharepoint/v3/contenttype/forms"/>
  </ds:schemaRefs>
</ds:datastoreItem>
</file>

<file path=customXml/itemProps3.xml><?xml version="1.0" encoding="utf-8"?>
<ds:datastoreItem xmlns:ds="http://schemas.openxmlformats.org/officeDocument/2006/customXml" ds:itemID="{8DAAFF42-D75E-497E-817C-A5D1ABBD90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7923227-E45A-43A5-AB28-31C473FFE5C0}"/>
</file>

<file path=docProps/app.xml><?xml version="1.0" encoding="utf-8"?>
<Properties xmlns="http://schemas.openxmlformats.org/officeDocument/2006/extended-properties" xmlns:vt="http://schemas.openxmlformats.org/officeDocument/2006/docPropsVTypes">
  <Template>C:\Users\mbenn\OneDrive - Cambridge University Press\Think test task\04 formatted word tests\L1\skills tests\Basic\Skills Tests 1 Basic- Answer Key.dotm</Template>
  <TotalTime>0</TotalTime>
  <Pages>12</Pages>
  <Words>4443</Words>
  <Characters>25329</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Skills Test Basic Key</vt:lpstr>
    </vt:vector>
  </TitlesOfParts>
  <Company>Cambridge University Press</Company>
  <LinksUpToDate>false</LinksUpToDate>
  <CharactersWithSpaces>29713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Skills Test Basic Key</dc:title>
  <dc:subject>Level 1</dc:subject>
  <dc:creator>Mark Benn</dc:creator>
  <cp:keywords/>
  <dc:description/>
  <cp:lastModifiedBy>Liz Nelson</cp:lastModifiedBy>
  <cp:revision>2</cp:revision>
  <dcterms:created xsi:type="dcterms:W3CDTF">2021-09-16T09:58:00Z</dcterms:created>
  <dcterms:modified xsi:type="dcterms:W3CDTF">2021-09-16T09:58:00Z</dcterms:modified>
  <cp:category>AMERICAN THINK</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0x010100FEE85637F306434E86AEAF48A519D156</vt:lpwstr>
  </property>
</Properties>
</file>

<file path=userCustomization/customUI.xml><?xml version="1.0" encoding="utf-8"?>
<mso:customUI xmlns:doc="http://schemas.microsoft.com/office/2006/01/customui/currentDocument" xmlns:mso="http://schemas.microsoft.com/office/2006/01/customui">
  <mso:ribbon>
    <mso:qat>
      <mso:documentControls>
        <mso:button idQ="doc:General_1" visible="true" label="Project.NewMacros.General" imageMso="ListMacros" onAction="General"/>
      </mso:documentControls>
    </mso:qat>
  </mso:ribbon>
</mso:customUI>
</file>